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C0ED00"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8240" behindDoc="0" locked="0" layoutInCell="1" allowOverlap="1" wp14:anchorId="6AC22722" wp14:editId="7C54B656">
                <wp:simplePos x="0" y="0"/>
                <wp:positionH relativeFrom="column">
                  <wp:posOffset>-233402</wp:posOffset>
                </wp:positionH>
                <wp:positionV relativeFrom="paragraph">
                  <wp:posOffset>638883</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33EFEB2D" w:rsidR="00391C81" w:rsidRPr="00537BE2" w:rsidRDefault="008F4613" w:rsidP="001202FC">
                                      <w:pPr>
                                        <w:pStyle w:val="CSDocNo"/>
                                        <w:rPr>
                                          <w:sz w:val="36"/>
                                          <w:szCs w:val="36"/>
                                          <w:lang w:eastAsia="ja-JP"/>
                                        </w:rPr>
                                      </w:pPr>
                                      <w:r>
                                        <w:rPr>
                                          <w:sz w:val="36"/>
                                          <w:szCs w:val="36"/>
                                          <w:lang w:val="en-US" w:eastAsia="ja-JP"/>
                                        </w:rPr>
                                        <w:t>NR</w:t>
                                      </w:r>
                                      <w:r w:rsidR="00F203B2">
                                        <w:rPr>
                                          <w:sz w:val="36"/>
                                          <w:szCs w:val="36"/>
                                          <w:lang w:val="en-US" w:eastAsia="ja-JP"/>
                                        </w:rPr>
                                        <w:t>G</w:t>
                                      </w:r>
                                      <w:r>
                                        <w:rPr>
                                          <w:sz w:val="36"/>
                                          <w:szCs w:val="36"/>
                                          <w:lang w:val="en-US" w:eastAsia="ja-JP"/>
                                        </w:rPr>
                                        <w:t xml:space="preserve"> 00</w:t>
                                      </w:r>
                                      <w:r w:rsidR="004C1159">
                                        <w:rPr>
                                          <w:sz w:val="36"/>
                                          <w:szCs w:val="36"/>
                                          <w:lang w:val="en-US" w:eastAsia="ja-JP"/>
                                        </w:rPr>
                                        <w:t>9</w:t>
                                      </w:r>
                                      <w:r w:rsidR="000B4993">
                                        <w:rPr>
                                          <w:sz w:val="36"/>
                                          <w:szCs w:val="36"/>
                                          <w:lang w:val="en-US" w:eastAsia="ja-JP"/>
                                        </w:rPr>
                                        <w:t>_</w:t>
                                      </w:r>
                                      <w:r w:rsidR="004C1159">
                                        <w:rPr>
                                          <w:sz w:val="36"/>
                                          <w:szCs w:val="36"/>
                                          <w:lang w:val="en-US" w:eastAsia="ja-JP"/>
                                        </w:rPr>
                                        <w:t>201</w:t>
                                      </w:r>
                                    </w:p>
                                  </w:sdtContent>
                                </w:sdt>
                                <w:p w14:paraId="5478833A" w14:textId="25FB9A5F" w:rsidR="00391C81" w:rsidRPr="00537BE2" w:rsidRDefault="00E00B5B"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942614" w:rsidRPr="00A97D63">
                                        <w:rPr>
                                          <w:color w:val="000000"/>
                                        </w:rPr>
                                        <w:t>LS to 3GPP SA</w:t>
                                      </w:r>
                                      <w:r w:rsidR="00942614">
                                        <w:rPr>
                                          <w:color w:val="000000"/>
                                        </w:rPr>
                                        <w:t>2 on ARP PL</w:t>
                                      </w:r>
                                    </w:sdtContent>
                                  </w:sdt>
                                  <w:r w:rsidR="00C1648F">
                                    <w:rPr>
                                      <w:color w:val="000000"/>
                                    </w:rPr>
                                    <w:t xml:space="preserve"> </w:t>
                                  </w:r>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3D852FD3" w14:textId="408B8E1A" w:rsidR="00391C81" w:rsidRPr="00537BE2" w:rsidRDefault="008F4613" w:rsidP="00027F5F">
                                      <w:pPr>
                                        <w:pStyle w:val="CSFieldInfo"/>
                                        <w:rPr>
                                          <w:lang w:eastAsia="ja-JP"/>
                                        </w:rPr>
                                      </w:pPr>
                                      <w:r>
                                        <w:rPr>
                                          <w:lang w:eastAsia="ja-JP"/>
                                        </w:rPr>
                                        <w:t>NR</w:t>
                                      </w:r>
                                      <w:r w:rsidR="00F203B2">
                                        <w:rPr>
                                          <w:lang w:eastAsia="ja-JP"/>
                                        </w:rPr>
                                        <w:t>G</w:t>
                                      </w:r>
                                      <w:r w:rsidR="002B6AD4">
                                        <w:rPr>
                                          <w:rFonts w:hint="eastAsia"/>
                                          <w:lang w:eastAsia="ja-JP"/>
                                        </w:rPr>
                                        <w:t>#</w:t>
                                      </w:r>
                                      <w:r>
                                        <w:rPr>
                                          <w:lang w:eastAsia="ja-JP"/>
                                        </w:rPr>
                                        <w:t>009</w:t>
                                      </w:r>
                                    </w:p>
                                  </w:sdtContent>
                                </w:sdt>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14T00:00:00Z">
                                      <w:dateFormat w:val="dd/MM/yyyy"/>
                                      <w:lid w:val="en-GB"/>
                                      <w:storeMappedDataAs w:val="dateTime"/>
                                      <w:calendar w:val="gregorian"/>
                                    </w:date>
                                  </w:sdtPr>
                                  <w:sdtEndPr/>
                                  <w:sdtContent>
                                    <w:p w14:paraId="7DF7B972" w14:textId="3E57C3D3" w:rsidR="00391C81" w:rsidRPr="00537BE2" w:rsidRDefault="008004C5" w:rsidP="00027F5F">
                                      <w:pPr>
                                        <w:pStyle w:val="CSFieldInfo"/>
                                        <w:rPr>
                                          <w:lang w:eastAsia="ja-JP"/>
                                        </w:rPr>
                                      </w:pPr>
                                      <w:r>
                                        <w:rPr>
                                          <w:lang w:eastAsia="ja-JP"/>
                                        </w:rPr>
                                        <w:t>14/04/2021</w:t>
                                      </w:r>
                                    </w:p>
                                  </w:sdtContent>
                                </w:sdt>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3382D137" w:rsidR="00391C81" w:rsidRPr="00537BE2" w:rsidRDefault="008004C5" w:rsidP="00F115A4">
                                      <w:pPr>
                                        <w:pStyle w:val="CSFieldInfo"/>
                                        <w:rPr>
                                          <w:lang w:eastAsia="ja-JP"/>
                                        </w:rPr>
                                      </w:pPr>
                                      <w:r>
                                        <w:rPr>
                                          <w:lang w:eastAsia="ja-JP"/>
                                        </w:rPr>
                                        <w:t>Blue jeans</w:t>
                                      </w:r>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2F6F09B9" w:rsidR="00391C81" w:rsidRPr="00C962DC" w:rsidRDefault="0090607E" w:rsidP="0029433A">
                                  <w:pPr>
                                    <w:pStyle w:val="CSFieldInfo"/>
                                    <w:rPr>
                                      <w:iCs/>
                                      <w:lang w:eastAsia="ja-JP"/>
                                    </w:rPr>
                                  </w:pPr>
                                  <w:r w:rsidRPr="007E6282">
                                    <w:rPr>
                                      <w:iCs/>
                                      <w:lang w:eastAsia="ja-JP"/>
                                    </w:rPr>
                                    <w:t>Ralf Keller</w:t>
                                  </w:r>
                                  <w:r w:rsidR="00C962DC" w:rsidRPr="007E6282">
                                    <w:rPr>
                                      <w:iCs/>
                                      <w:lang w:eastAsia="ja-JP"/>
                                    </w:rPr>
                                    <w:t xml:space="preserve"> (Ericsson)</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2FF0C992" w:rsidR="00391C81" w:rsidRPr="00537BE2" w:rsidRDefault="00391C81" w:rsidP="001202FC">
                                  <w:pPr>
                                    <w:pStyle w:val="CSFieldInfo"/>
                                    <w:rPr>
                                      <w:lang w:val="es-ES"/>
                                    </w:rPr>
                                  </w:pPr>
                                </w:p>
                              </w:tc>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57B06D52" w:rsidR="00391C81" w:rsidRPr="00537BE2" w:rsidRDefault="00E00B5B"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3-28T00:00:00Z">
                                        <w:dateFormat w:val="yyyy-MM-dd"/>
                                        <w:lid w:val="sv-SE"/>
                                        <w:storeMappedDataAs w:val="dateTime"/>
                                        <w:calendar w:val="gregorian"/>
                                      </w:date>
                                    </w:sdtPr>
                                    <w:sdtEndPr/>
                                    <w:sdtContent>
                                      <w:r w:rsidR="006558DC">
                                        <w:rPr>
                                          <w:lang w:val="sv-SE" w:eastAsia="ja-JP"/>
                                        </w:rPr>
                                        <w:t>2021-03-28</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E00B5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66C17160" w:rsidR="00391C81" w:rsidRPr="00537BE2" w:rsidRDefault="00942614" w:rsidP="00A441AB">
                                      <w:pPr>
                                        <w:pStyle w:val="CSFieldInfo"/>
                                        <w:rPr>
                                          <w:lang w:eastAsia="ja-JP"/>
                                        </w:rPr>
                                      </w:pPr>
                                      <w:r>
                                        <w:rPr>
                                          <w:rFonts w:eastAsiaTheme="minorHAnsi"/>
                                          <w:lang w:val="en-US" w:eastAsia="ja-JP"/>
                                        </w:rPr>
                                        <w:t>GSMA NG NRG</w:t>
                                      </w:r>
                                      <w:r w:rsidRPr="00110E16">
                                        <w:rPr>
                                          <w:rFonts w:eastAsiaTheme="minorHAnsi"/>
                                          <w:lang w:val="en-US" w:eastAsia="ja-JP"/>
                                        </w:rPr>
                                        <w:t xml:space="preserve"> kindly requests 3GPP </w:t>
                                      </w:r>
                                      <w:r>
                                        <w:rPr>
                                          <w:rFonts w:eastAsiaTheme="minorHAnsi"/>
                                          <w:lang w:val="en-US" w:eastAsia="ja-JP"/>
                                        </w:rPr>
                                        <w:t>SA2 to consider the actions in this LS.</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974EC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70305564" w:rsidR="00C962DC" w:rsidRPr="00537BE2" w:rsidRDefault="00C962DC" w:rsidP="00C962DC">
                                  <w:pPr>
                                    <w:pStyle w:val="CSFieldInfo"/>
                                    <w:rPr>
                                      <w:lang w:eastAsia="ja-JP"/>
                                    </w:rPr>
                                  </w:pPr>
                                  <w:r>
                                    <w:rPr>
                                      <w:lang w:eastAsia="ja-JP"/>
                                    </w:rPr>
                                    <w:t>2021-03-1</w:t>
                                  </w:r>
                                  <w:r w:rsidR="007E6282">
                                    <w:rPr>
                                      <w:lang w:eastAsia="ja-JP"/>
                                    </w:rPr>
                                    <w:t>8</w:t>
                                  </w:r>
                                </w:p>
                              </w:tc>
                              <w:tc>
                                <w:tcPr>
                                  <w:tcW w:w="1357" w:type="dxa"/>
                                  <w:tcBorders>
                                    <w:top w:val="single" w:sz="4" w:space="0" w:color="auto"/>
                                    <w:bottom w:val="single" w:sz="4" w:space="0" w:color="auto"/>
                                  </w:tcBorders>
                                </w:tcPr>
                                <w:p w14:paraId="3BFDDE19" w14:textId="4C06CC3A"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153E4392" w14:textId="6F881BF0" w:rsidR="00C962DC" w:rsidRPr="00537BE2" w:rsidRDefault="00C962DC" w:rsidP="00C962DC">
                                  <w:pPr>
                                    <w:pStyle w:val="CSFieldInfo"/>
                                    <w:rPr>
                                      <w:lang w:eastAsia="ja-JP"/>
                                    </w:rPr>
                                  </w:pPr>
                                  <w:r w:rsidRPr="007E6282">
                                    <w:rPr>
                                      <w:iCs/>
                                      <w:lang w:eastAsia="ja-JP"/>
                                    </w:rPr>
                                    <w:t>Ralf Keller (Ericsson)</w:t>
                                  </w:r>
                                </w:p>
                              </w:tc>
                            </w:tr>
                            <w:tr w:rsidR="00C962DC"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1A8C42C9"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11EACA40" w14:textId="77777777" w:rsidR="00C962DC" w:rsidRPr="00537BE2" w:rsidRDefault="00C962DC" w:rsidP="00C962DC">
                                  <w:pPr>
                                    <w:pStyle w:val="CSFieldInfo"/>
                                  </w:pPr>
                                </w:p>
                              </w:tc>
                            </w:tr>
                            <w:tr w:rsidR="00C962DC"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3D420C13"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29D5FE2F" w14:textId="77777777" w:rsidR="00C962DC" w:rsidRPr="00537BE2" w:rsidRDefault="00C962DC" w:rsidP="00C962D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4161F8AF"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4C1159">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C22722" id="_x0000_t202" coordsize="21600,21600" o:spt="202" path="m,l,21600r21600,l21600,xe">
                <v:stroke joinstyle="miter"/>
                <v:path gradientshapeok="t" o:connecttype="rect"/>
              </v:shapetype>
              <v:shape id="Text Box 7" o:spid="_x0000_s1026" type="#_x0000_t202" style="position:absolute;left:0;text-align:left;margin-left:-18.4pt;margin-top:50.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33EFEB2D" w:rsidR="00391C81" w:rsidRPr="00537BE2" w:rsidRDefault="008F4613" w:rsidP="001202FC">
                                <w:pPr>
                                  <w:pStyle w:val="CSDocNo"/>
                                  <w:rPr>
                                    <w:sz w:val="36"/>
                                    <w:szCs w:val="36"/>
                                    <w:lang w:eastAsia="ja-JP"/>
                                  </w:rPr>
                                </w:pPr>
                                <w:r>
                                  <w:rPr>
                                    <w:sz w:val="36"/>
                                    <w:szCs w:val="36"/>
                                    <w:lang w:val="en-US" w:eastAsia="ja-JP"/>
                                  </w:rPr>
                                  <w:t>NR</w:t>
                                </w:r>
                                <w:r w:rsidR="00F203B2">
                                  <w:rPr>
                                    <w:sz w:val="36"/>
                                    <w:szCs w:val="36"/>
                                    <w:lang w:val="en-US" w:eastAsia="ja-JP"/>
                                  </w:rPr>
                                  <w:t>G</w:t>
                                </w:r>
                                <w:r>
                                  <w:rPr>
                                    <w:sz w:val="36"/>
                                    <w:szCs w:val="36"/>
                                    <w:lang w:val="en-US" w:eastAsia="ja-JP"/>
                                  </w:rPr>
                                  <w:t xml:space="preserve"> 00</w:t>
                                </w:r>
                                <w:r w:rsidR="004C1159">
                                  <w:rPr>
                                    <w:sz w:val="36"/>
                                    <w:szCs w:val="36"/>
                                    <w:lang w:val="en-US" w:eastAsia="ja-JP"/>
                                  </w:rPr>
                                  <w:t>9</w:t>
                                </w:r>
                                <w:r w:rsidR="000B4993">
                                  <w:rPr>
                                    <w:sz w:val="36"/>
                                    <w:szCs w:val="36"/>
                                    <w:lang w:val="en-US" w:eastAsia="ja-JP"/>
                                  </w:rPr>
                                  <w:t>_</w:t>
                                </w:r>
                                <w:r w:rsidR="004C1159">
                                  <w:rPr>
                                    <w:sz w:val="36"/>
                                    <w:szCs w:val="36"/>
                                    <w:lang w:val="en-US" w:eastAsia="ja-JP"/>
                                  </w:rPr>
                                  <w:t>201</w:t>
                                </w:r>
                              </w:p>
                            </w:sdtContent>
                          </w:sdt>
                          <w:p w14:paraId="5478833A" w14:textId="25FB9A5F" w:rsidR="00391C81" w:rsidRPr="00537BE2" w:rsidRDefault="00E00B5B"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942614" w:rsidRPr="00A97D63">
                                  <w:rPr>
                                    <w:color w:val="000000"/>
                                  </w:rPr>
                                  <w:t>LS to 3GPP SA</w:t>
                                </w:r>
                                <w:r w:rsidR="00942614">
                                  <w:rPr>
                                    <w:color w:val="000000"/>
                                  </w:rPr>
                                  <w:t>2 on ARP PL</w:t>
                                </w:r>
                              </w:sdtContent>
                            </w:sdt>
                            <w:r w:rsidR="00C1648F">
                              <w:rPr>
                                <w:color w:val="000000"/>
                              </w:rPr>
                              <w:t xml:space="preserve"> </w:t>
                            </w:r>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3D852FD3" w14:textId="408B8E1A" w:rsidR="00391C81" w:rsidRPr="00537BE2" w:rsidRDefault="008F4613" w:rsidP="00027F5F">
                                <w:pPr>
                                  <w:pStyle w:val="CSFieldInfo"/>
                                  <w:rPr>
                                    <w:lang w:eastAsia="ja-JP"/>
                                  </w:rPr>
                                </w:pPr>
                                <w:r>
                                  <w:rPr>
                                    <w:lang w:eastAsia="ja-JP"/>
                                  </w:rPr>
                                  <w:t>NR</w:t>
                                </w:r>
                                <w:r w:rsidR="00F203B2">
                                  <w:rPr>
                                    <w:lang w:eastAsia="ja-JP"/>
                                  </w:rPr>
                                  <w:t>G</w:t>
                                </w:r>
                                <w:r w:rsidR="002B6AD4">
                                  <w:rPr>
                                    <w:rFonts w:hint="eastAsia"/>
                                    <w:lang w:eastAsia="ja-JP"/>
                                  </w:rPr>
                                  <w:t>#</w:t>
                                </w:r>
                                <w:r>
                                  <w:rPr>
                                    <w:lang w:eastAsia="ja-JP"/>
                                  </w:rPr>
                                  <w:t>009</w:t>
                                </w:r>
                              </w:p>
                            </w:sdtContent>
                          </w:sdt>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14T00:00:00Z">
                                <w:dateFormat w:val="dd/MM/yyyy"/>
                                <w:lid w:val="en-GB"/>
                                <w:storeMappedDataAs w:val="dateTime"/>
                                <w:calendar w:val="gregorian"/>
                              </w:date>
                            </w:sdtPr>
                            <w:sdtEndPr/>
                            <w:sdtContent>
                              <w:p w14:paraId="7DF7B972" w14:textId="3E57C3D3" w:rsidR="00391C81" w:rsidRPr="00537BE2" w:rsidRDefault="008004C5" w:rsidP="00027F5F">
                                <w:pPr>
                                  <w:pStyle w:val="CSFieldInfo"/>
                                  <w:rPr>
                                    <w:lang w:eastAsia="ja-JP"/>
                                  </w:rPr>
                                </w:pPr>
                                <w:r>
                                  <w:rPr>
                                    <w:lang w:eastAsia="ja-JP"/>
                                  </w:rPr>
                                  <w:t>14/04/2021</w:t>
                                </w:r>
                              </w:p>
                            </w:sdtContent>
                          </w:sdt>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3382D137" w:rsidR="00391C81" w:rsidRPr="00537BE2" w:rsidRDefault="008004C5" w:rsidP="00F115A4">
                                <w:pPr>
                                  <w:pStyle w:val="CSFieldInfo"/>
                                  <w:rPr>
                                    <w:lang w:eastAsia="ja-JP"/>
                                  </w:rPr>
                                </w:pPr>
                                <w:r>
                                  <w:rPr>
                                    <w:lang w:eastAsia="ja-JP"/>
                                  </w:rPr>
                                  <w:t>Blue jeans</w:t>
                                </w:r>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2F6F09B9" w:rsidR="00391C81" w:rsidRPr="00C962DC" w:rsidRDefault="0090607E" w:rsidP="0029433A">
                            <w:pPr>
                              <w:pStyle w:val="CSFieldInfo"/>
                              <w:rPr>
                                <w:iCs/>
                                <w:lang w:eastAsia="ja-JP"/>
                              </w:rPr>
                            </w:pPr>
                            <w:r w:rsidRPr="007E6282">
                              <w:rPr>
                                <w:iCs/>
                                <w:lang w:eastAsia="ja-JP"/>
                              </w:rPr>
                              <w:t>Ralf Keller</w:t>
                            </w:r>
                            <w:r w:rsidR="00C962DC" w:rsidRPr="007E6282">
                              <w:rPr>
                                <w:iCs/>
                                <w:lang w:eastAsia="ja-JP"/>
                              </w:rPr>
                              <w:t xml:space="preserve"> (Ericsson)</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2FF0C992" w:rsidR="00391C81" w:rsidRPr="00537BE2" w:rsidRDefault="00391C81" w:rsidP="001202FC">
                            <w:pPr>
                              <w:pStyle w:val="CSFieldInfo"/>
                              <w:rPr>
                                <w:lang w:val="es-ES"/>
                              </w:rPr>
                            </w:pPr>
                          </w:p>
                        </w:tc>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57B06D52" w:rsidR="00391C81" w:rsidRPr="00537BE2" w:rsidRDefault="00E00B5B"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3-28T00:00:00Z">
                                  <w:dateFormat w:val="yyyy-MM-dd"/>
                                  <w:lid w:val="sv-SE"/>
                                  <w:storeMappedDataAs w:val="dateTime"/>
                                  <w:calendar w:val="gregorian"/>
                                </w:date>
                              </w:sdtPr>
                              <w:sdtEndPr/>
                              <w:sdtContent>
                                <w:r w:rsidR="006558DC">
                                  <w:rPr>
                                    <w:lang w:val="sv-SE" w:eastAsia="ja-JP"/>
                                  </w:rPr>
                                  <w:t>2021-03-28</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E00B5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66C17160" w:rsidR="00391C81" w:rsidRPr="00537BE2" w:rsidRDefault="00942614" w:rsidP="00A441AB">
                                <w:pPr>
                                  <w:pStyle w:val="CSFieldInfo"/>
                                  <w:rPr>
                                    <w:lang w:eastAsia="ja-JP"/>
                                  </w:rPr>
                                </w:pPr>
                                <w:r>
                                  <w:rPr>
                                    <w:rFonts w:eastAsiaTheme="minorHAnsi"/>
                                    <w:lang w:val="en-US" w:eastAsia="ja-JP"/>
                                  </w:rPr>
                                  <w:t>GSMA NG NRG</w:t>
                                </w:r>
                                <w:r w:rsidRPr="00110E16">
                                  <w:rPr>
                                    <w:rFonts w:eastAsiaTheme="minorHAnsi"/>
                                    <w:lang w:val="en-US" w:eastAsia="ja-JP"/>
                                  </w:rPr>
                                  <w:t xml:space="preserve"> kindly requests 3GPP </w:t>
                                </w:r>
                                <w:r>
                                  <w:rPr>
                                    <w:rFonts w:eastAsiaTheme="minorHAnsi"/>
                                    <w:lang w:val="en-US" w:eastAsia="ja-JP"/>
                                  </w:rPr>
                                  <w:t>SA2 to consider the actions in this LS.</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974EC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70305564" w:rsidR="00C962DC" w:rsidRPr="00537BE2" w:rsidRDefault="00C962DC" w:rsidP="00C962DC">
                            <w:pPr>
                              <w:pStyle w:val="CSFieldInfo"/>
                              <w:rPr>
                                <w:lang w:eastAsia="ja-JP"/>
                              </w:rPr>
                            </w:pPr>
                            <w:r>
                              <w:rPr>
                                <w:lang w:eastAsia="ja-JP"/>
                              </w:rPr>
                              <w:t>2021-03-1</w:t>
                            </w:r>
                            <w:r w:rsidR="007E6282">
                              <w:rPr>
                                <w:lang w:eastAsia="ja-JP"/>
                              </w:rPr>
                              <w:t>8</w:t>
                            </w:r>
                          </w:p>
                        </w:tc>
                        <w:tc>
                          <w:tcPr>
                            <w:tcW w:w="1357" w:type="dxa"/>
                            <w:tcBorders>
                              <w:top w:val="single" w:sz="4" w:space="0" w:color="auto"/>
                              <w:bottom w:val="single" w:sz="4" w:space="0" w:color="auto"/>
                            </w:tcBorders>
                          </w:tcPr>
                          <w:p w14:paraId="3BFDDE19" w14:textId="4C06CC3A"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153E4392" w14:textId="6F881BF0" w:rsidR="00C962DC" w:rsidRPr="00537BE2" w:rsidRDefault="00C962DC" w:rsidP="00C962DC">
                            <w:pPr>
                              <w:pStyle w:val="CSFieldInfo"/>
                              <w:rPr>
                                <w:lang w:eastAsia="ja-JP"/>
                              </w:rPr>
                            </w:pPr>
                            <w:r w:rsidRPr="007E6282">
                              <w:rPr>
                                <w:iCs/>
                                <w:lang w:eastAsia="ja-JP"/>
                              </w:rPr>
                              <w:t>Ralf Keller (Ericsson)</w:t>
                            </w:r>
                          </w:p>
                        </w:tc>
                      </w:tr>
                      <w:tr w:rsidR="00C962DC"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1A8C42C9"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11EACA40" w14:textId="77777777" w:rsidR="00C962DC" w:rsidRPr="00537BE2" w:rsidRDefault="00C962DC" w:rsidP="00C962DC">
                            <w:pPr>
                              <w:pStyle w:val="CSFieldInfo"/>
                            </w:pPr>
                          </w:p>
                        </w:tc>
                      </w:tr>
                      <w:tr w:rsidR="00C962DC"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3D420C13"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29D5FE2F" w14:textId="77777777" w:rsidR="00C962DC" w:rsidRPr="00537BE2" w:rsidRDefault="00C962DC" w:rsidP="00C962D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4161F8AF"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4C1159">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5DB2279C" wp14:editId="16A6642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9510A38" w14:textId="77777777" w:rsidR="0058060A" w:rsidRDefault="0058060A" w:rsidP="0058060A">
      <w:pPr>
        <w:pStyle w:val="Title"/>
        <w:jc w:val="center"/>
      </w:pPr>
      <w:r w:rsidRPr="009D6A6C">
        <w:t xml:space="preserve">Liaison </w:t>
      </w:r>
      <w:r w:rsidRPr="00477CD5">
        <w:t>Statement</w:t>
      </w: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2B0B111" w14:textId="1CE3735B" w:rsidR="00A74A54" w:rsidRDefault="0004452A" w:rsidP="00E4345D">
                <w:pPr>
                  <w:pStyle w:val="TableText"/>
                </w:pPr>
                <w:r>
                  <w:rPr>
                    <w:rFonts w:hint="eastAsia"/>
                    <w:lang w:val="en-US" w:eastAsia="ja-JP"/>
                  </w:rPr>
                  <w:t>LS to 3GPP SA</w:t>
                </w:r>
                <w:r>
                  <w:rPr>
                    <w:lang w:val="en-US" w:eastAsia="ja-JP"/>
                  </w:rPr>
                  <w:t>2 on ARP PL</w:t>
                </w:r>
              </w:p>
            </w:sdtContent>
          </w:sdt>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2742E594" w:rsidR="00096622" w:rsidRPr="008150E1" w:rsidRDefault="00F203B2" w:rsidP="008150E1">
                <w:pPr>
                  <w:pStyle w:val="CSFieldInfo"/>
                  <w:framePr w:wrap="auto" w:vAnchor="margin" w:hAnchor="text" w:yAlign="inline"/>
                  <w:rPr>
                    <w:rFonts w:eastAsia="SimSun" w:cs="Times New Roman"/>
                    <w:bCs w:val="0"/>
                    <w:sz w:val="22"/>
                    <w:szCs w:val="20"/>
                    <w:lang w:eastAsia="ja-JP" w:bidi="bn-BD"/>
                  </w:rPr>
                </w:pPr>
                <w:r>
                  <w:rPr>
                    <w:lang w:eastAsia="ja-JP"/>
                  </w:rPr>
                  <w:t>NRP</w:t>
                </w:r>
                <w:r w:rsidR="00C962DC">
                  <w:rPr>
                    <w:rFonts w:hint="eastAsia"/>
                    <w:lang w:eastAsia="ja-JP"/>
                  </w:rPr>
                  <w:t>#</w:t>
                </w:r>
                <w:r>
                  <w:rPr>
                    <w:lang w:eastAsia="ja-JP"/>
                  </w:rPr>
                  <w:t>009</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14T00:00:00Z">
                <w:dateFormat w:val="dd/MM/yyyy"/>
                <w:lid w:val="en-GB"/>
                <w:storeMappedDataAs w:val="dateTime"/>
                <w:calendar w:val="gregorian"/>
              </w:date>
            </w:sdtPr>
            <w:sdtEndPr/>
            <w:sdtContent>
              <w:p w14:paraId="72E1CD85" w14:textId="4BC8EB0B" w:rsidR="00096622" w:rsidRPr="008150E1" w:rsidRDefault="008004C5" w:rsidP="008150E1">
                <w:pPr>
                  <w:pStyle w:val="CSFieldInfo"/>
                  <w:framePr w:wrap="auto" w:vAnchor="margin" w:hAnchor="text" w:yAlign="inline"/>
                  <w:rPr>
                    <w:rFonts w:eastAsia="SimSun" w:cs="Times New Roman"/>
                    <w:bCs w:val="0"/>
                    <w:sz w:val="22"/>
                    <w:szCs w:val="20"/>
                    <w:lang w:eastAsia="ja-JP" w:bidi="bn-BD"/>
                  </w:rPr>
                </w:pPr>
                <w:r>
                  <w:rPr>
                    <w:lang w:eastAsia="ja-JP"/>
                  </w:rPr>
                  <w:t>14/04/2021</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073D29BC" w:rsidR="00096622" w:rsidRDefault="008004C5" w:rsidP="008150E1">
                <w:pPr>
                  <w:pStyle w:val="CSFieldInfo"/>
                  <w:framePr w:wrap="auto" w:vAnchor="margin" w:hAnchor="text" w:yAlign="inline"/>
                  <w:rPr>
                    <w:lang w:eastAsia="ja-JP"/>
                  </w:rPr>
                </w:pPr>
                <w:r>
                  <w:rPr>
                    <w:rFonts w:hint="eastAsia"/>
                    <w:lang w:eastAsia="ja-JP"/>
                  </w:rPr>
                  <w:t>Blue jeans</w:t>
                </w:r>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8808894" w14:textId="3B0AD290" w:rsidR="0058060A" w:rsidRPr="00C201D7" w:rsidRDefault="004C1159" w:rsidP="004C1159">
                <w:pPr>
                  <w:pStyle w:val="TableText"/>
                  <w:rPr>
                    <w:rFonts w:eastAsia="MS Mincho"/>
                    <w:lang w:eastAsia="ja-JP"/>
                  </w:rPr>
                </w:pPr>
                <w:r>
                  <w:rPr>
                    <w:rFonts w:eastAsia="MS Mincho"/>
                    <w:lang w:eastAsia="ja-JP"/>
                  </w:rPr>
                  <w:t>NRP#009_201</w:t>
                </w:r>
              </w:p>
            </w:tc>
          </w:sdtContent>
        </w:sdt>
        <w:tc>
          <w:tcPr>
            <w:tcW w:w="3228" w:type="dxa"/>
          </w:tcPr>
          <w:p w14:paraId="160445F3" w14:textId="12E44869" w:rsidR="0058060A" w:rsidRDefault="00E00B5B"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3-10T00:00:00Z">
                  <w:dateFormat w:val="yyyy-MM-dd"/>
                  <w:lid w:val="sv-SE"/>
                  <w:storeMappedDataAs w:val="dateTime"/>
                  <w:calendar w:val="gregorian"/>
                </w:date>
              </w:sdtPr>
              <w:sdtEndPr/>
              <w:sdtContent>
                <w:r w:rsidR="00C962DC">
                  <w:rPr>
                    <w:lang w:val="sv-SE" w:eastAsia="ja-JP"/>
                  </w:rPr>
                  <w:t>2021-03-10</w:t>
                </w:r>
              </w:sdtContent>
            </w:sdt>
          </w:p>
        </w:tc>
        <w:tc>
          <w:tcPr>
            <w:tcW w:w="3008" w:type="dxa"/>
          </w:tcPr>
          <w:p w14:paraId="3CFC26E3" w14:textId="4B8A506E" w:rsidR="0058060A" w:rsidRPr="00C201D7" w:rsidRDefault="00983F5A" w:rsidP="00D20D7D">
            <w:pPr>
              <w:pStyle w:val="TableText"/>
              <w:rPr>
                <w:rFonts w:eastAsia="MS Mincho"/>
                <w:lang w:eastAsia="ja-JP"/>
              </w:rPr>
            </w:pPr>
            <w:r>
              <w:rPr>
                <w:rFonts w:eastAsia="MS Mincho"/>
                <w:lang w:eastAsia="ja-JP"/>
              </w:rPr>
              <w:t>Ralf Keller</w:t>
            </w:r>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358D444A" w:rsidR="0058060A" w:rsidRPr="00C962DC" w:rsidRDefault="005852E2" w:rsidP="004C1159">
            <w:pPr>
              <w:pStyle w:val="TableText"/>
              <w:rPr>
                <w:rFonts w:eastAsia="MS Mincho"/>
                <w:iCs/>
                <w:lang w:eastAsia="ja-JP"/>
              </w:rPr>
            </w:pPr>
            <w:r w:rsidRPr="00C962DC">
              <w:rPr>
                <w:rFonts w:eastAsia="MS Mincho"/>
                <w:iCs/>
                <w:lang w:eastAsia="ja-JP"/>
              </w:rPr>
              <w:t>NG/</w:t>
            </w:r>
            <w:r w:rsidR="004C1159">
              <w:rPr>
                <w:rFonts w:eastAsia="MS Mincho"/>
                <w:iCs/>
                <w:lang w:eastAsia="ja-JP"/>
              </w:rPr>
              <w:t>NRG</w:t>
            </w:r>
          </w:p>
        </w:tc>
        <w:tc>
          <w:tcPr>
            <w:tcW w:w="3228" w:type="dxa"/>
          </w:tcPr>
          <w:p w14:paraId="2D22852F"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205C2CED" w14:textId="05F659F8" w:rsidR="0058060A" w:rsidRPr="0062734F" w:rsidRDefault="004C1159" w:rsidP="001202FC">
            <w:pPr>
              <w:pStyle w:val="TableText"/>
              <w:rPr>
                <w:rFonts w:eastAsia="MS Mincho"/>
                <w:i/>
                <w:lang w:eastAsia="ja-JP"/>
              </w:rPr>
            </w:pPr>
            <w:r>
              <w:rPr>
                <w:rFonts w:eastAsia="MS Mincho"/>
                <w:i/>
                <w:lang w:eastAsia="ja-JP"/>
              </w:rPr>
              <w:t>GSMALiaisons@gsma.com</w:t>
            </w:r>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5E3180D6"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77777777" w:rsidR="0058060A" w:rsidRPr="00C201D7" w:rsidRDefault="0058060A" w:rsidP="0058060A">
            <w:pPr>
              <w:pStyle w:val="TableText"/>
              <w:rPr>
                <w:rFonts w:eastAsia="MS Mincho"/>
                <w:lang w:eastAsia="ja-JP"/>
              </w:rPr>
            </w:pPr>
          </w:p>
        </w:tc>
      </w:tr>
      <w:tr w:rsidR="0058060A"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8832A02" w14:textId="3098B8EA" w:rsidR="00F83A3C" w:rsidRPr="000E43F3" w:rsidRDefault="00F83A3C" w:rsidP="001202FC">
            <w:pPr>
              <w:pStyle w:val="TableText"/>
              <w:rPr>
                <w:rFonts w:eastAsia="MS Mincho"/>
                <w:lang w:eastAsia="ja-JP"/>
              </w:rPr>
            </w:pPr>
            <w:r w:rsidRPr="000E43F3">
              <w:rPr>
                <w:rFonts w:eastAsia="MS Mincho"/>
                <w:lang w:eastAsia="ja-JP"/>
              </w:rPr>
              <w:t xml:space="preserve">To: </w:t>
            </w:r>
            <w:r w:rsidRPr="000E43F3">
              <w:rPr>
                <w:rFonts w:eastAsia="MS Mincho" w:hint="eastAsia"/>
                <w:lang w:eastAsia="ja-JP"/>
              </w:rPr>
              <w:t>3</w:t>
            </w:r>
            <w:r w:rsidRPr="000E43F3">
              <w:rPr>
                <w:rFonts w:eastAsia="MS Mincho"/>
                <w:lang w:eastAsia="ja-JP"/>
              </w:rPr>
              <w:t xml:space="preserve">GPP </w:t>
            </w:r>
            <w:r w:rsidR="00C962DC" w:rsidRPr="000E43F3">
              <w:rPr>
                <w:rFonts w:eastAsia="MS Mincho"/>
                <w:lang w:eastAsia="ja-JP"/>
              </w:rPr>
              <w:t>SA</w:t>
            </w:r>
            <w:r w:rsidR="008B2109">
              <w:rPr>
                <w:rFonts w:eastAsia="MS Mincho"/>
                <w:lang w:eastAsia="ja-JP"/>
              </w:rPr>
              <w:t>2</w:t>
            </w:r>
            <w:r w:rsidR="00FB4D60">
              <w:rPr>
                <w:rFonts w:eastAsia="MS Mincho"/>
                <w:lang w:eastAsia="ja-JP"/>
              </w:rPr>
              <w:br/>
              <w:t>CC: 3GPP CT</w:t>
            </w:r>
            <w:r w:rsidR="009C0FFE">
              <w:rPr>
                <w:rFonts w:eastAsia="MS Mincho"/>
                <w:lang w:eastAsia="ja-JP"/>
              </w:rPr>
              <w:t>3</w:t>
            </w:r>
          </w:p>
        </w:tc>
      </w:tr>
    </w:tbl>
    <w:p w14:paraId="116827DD" w14:textId="77777777" w:rsidR="00FC0FBE" w:rsidRDefault="00FC0FBE" w:rsidP="0058060A">
      <w:pPr>
        <w:pStyle w:val="NormalParagraph"/>
        <w:rPr>
          <w:lang w:val="en-IE"/>
        </w:rPr>
      </w:pPr>
    </w:p>
    <w:p w14:paraId="684552B1" w14:textId="0F5FC7C2" w:rsidR="0057552D" w:rsidRDefault="0057552D" w:rsidP="009E4C85">
      <w:pPr>
        <w:pStyle w:val="Heading1"/>
      </w:pPr>
      <w:r>
        <w:t>Background</w:t>
      </w:r>
    </w:p>
    <w:p w14:paraId="48448057" w14:textId="77777777" w:rsidR="00BC0783" w:rsidRDefault="004F27EA" w:rsidP="00144334">
      <w:r>
        <w:t xml:space="preserve">GSMA NG </w:t>
      </w:r>
      <w:r w:rsidR="00F203B2">
        <w:t>NRG</w:t>
      </w:r>
      <w:r>
        <w:t xml:space="preserve"> has </w:t>
      </w:r>
      <w:r w:rsidR="008B2109">
        <w:t>discussed</w:t>
      </w:r>
      <w:r w:rsidR="00952E8B">
        <w:t xml:space="preserve"> and agreed</w:t>
      </w:r>
      <w:r w:rsidR="008B2109">
        <w:t xml:space="preserve"> </w:t>
      </w:r>
      <w:r w:rsidR="00952E8B">
        <w:t xml:space="preserve">that </w:t>
      </w:r>
      <w:r w:rsidR="00952E8B" w:rsidRPr="00952E8B">
        <w:t>the settings of ARP PL/PCI/PVI are exclusively related to the VPMN service prioritization strategy</w:t>
      </w:r>
      <w:r w:rsidR="00E16516">
        <w:t xml:space="preserve"> and may change from one </w:t>
      </w:r>
      <w:r w:rsidR="00236119">
        <w:t>VPMN to another</w:t>
      </w:r>
      <w:r w:rsidR="009B629D">
        <w:t xml:space="preserve">. </w:t>
      </w:r>
    </w:p>
    <w:p w14:paraId="20C60758" w14:textId="3664BA99" w:rsidR="008B2109" w:rsidRDefault="00BC0783" w:rsidP="00144334">
      <w:r>
        <w:t>To minimize the impact</w:t>
      </w:r>
      <w:r w:rsidR="00FE1821">
        <w:t xml:space="preserve"> on individual </w:t>
      </w:r>
      <w:r>
        <w:t xml:space="preserve">VoLTE roaming </w:t>
      </w:r>
      <w:r w:rsidR="00FE1821">
        <w:t>agreements and implementation</w:t>
      </w:r>
      <w:r w:rsidR="004D2D2D">
        <w:t xml:space="preserve"> and testing, </w:t>
      </w:r>
      <w:r w:rsidR="00FE1821">
        <w:t xml:space="preserve">it must be possible that the VPMN's MME applies an MNO specific ARP PL value for inbound roamers, independent from the value provided by the HPMN HSS or PCEF. </w:t>
      </w:r>
      <w:r w:rsidR="009B629D">
        <w:t xml:space="preserve">Hence </w:t>
      </w:r>
      <w:r w:rsidR="00D80E45">
        <w:t xml:space="preserve">GSMA NG NRG has discussed and agreed </w:t>
      </w:r>
      <w:r w:rsidR="00A819E6">
        <w:t xml:space="preserve">that the VPMN </w:t>
      </w:r>
      <w:r w:rsidR="00F12B1A">
        <w:t xml:space="preserve">MME </w:t>
      </w:r>
      <w:r w:rsidR="00A819E6">
        <w:t xml:space="preserve">may apply the ARP PL value as per </w:t>
      </w:r>
      <w:r w:rsidR="00F12B1A">
        <w:t>local configuration</w:t>
      </w:r>
      <w:r w:rsidR="00A819E6">
        <w:t xml:space="preserve">. </w:t>
      </w:r>
      <w:r w:rsidR="001A5F39">
        <w:t>This has been documented in GSMA PRD IR.88</w:t>
      </w:r>
      <w:r w:rsidR="00D80E45">
        <w:t xml:space="preserve"> as follows</w:t>
      </w:r>
      <w:r w:rsidR="007631B8">
        <w:t>:</w:t>
      </w:r>
    </w:p>
    <w:p w14:paraId="7EC5EE3F" w14:textId="0A51D81B" w:rsidR="00D07292" w:rsidRDefault="00D07292" w:rsidP="00144334"/>
    <w:p w14:paraId="1DE81EAC" w14:textId="4E0023C5" w:rsidR="00D07292" w:rsidRDefault="00D07292" w:rsidP="00D07292">
      <w:pPr>
        <w:pStyle w:val="NormalParagraph"/>
        <w:ind w:left="340"/>
        <w:rPr>
          <w:lang w:val="en-US"/>
        </w:rPr>
      </w:pPr>
      <w:r w:rsidRPr="002920B2">
        <w:rPr>
          <w:lang w:val="en-US"/>
        </w:rPr>
        <w:t>As ARP settings are exclusively related to the VPMN service prioritization stra</w:t>
      </w:r>
      <w:r>
        <w:rPr>
          <w:lang w:val="en-US"/>
        </w:rPr>
        <w:t xml:space="preserve">tegy and may change from one </w:t>
      </w:r>
      <w:r w:rsidR="00236119">
        <w:rPr>
          <w:lang w:val="en-US"/>
        </w:rPr>
        <w:t xml:space="preserve">[…] </w:t>
      </w:r>
      <w:r>
        <w:rPr>
          <w:lang w:val="en-US"/>
        </w:rPr>
        <w:t>VP</w:t>
      </w:r>
      <w:r w:rsidRPr="002920B2">
        <w:rPr>
          <w:lang w:val="en-US"/>
        </w:rPr>
        <w:t>MN to another,</w:t>
      </w:r>
      <w:r>
        <w:rPr>
          <w:lang w:val="en-US"/>
        </w:rPr>
        <w:t xml:space="preserve"> the following handling for the negotiation of the ARP value should be applied:</w:t>
      </w:r>
    </w:p>
    <w:p w14:paraId="6CED7863" w14:textId="77777777" w:rsidR="00D07292" w:rsidRDefault="00D07292" w:rsidP="00D07292">
      <w:pPr>
        <w:pStyle w:val="ListBullet1"/>
        <w:numPr>
          <w:ilvl w:val="0"/>
          <w:numId w:val="24"/>
        </w:numPr>
        <w:ind w:left="1020"/>
      </w:pPr>
      <w:r>
        <w:rPr>
          <w:lang w:val="en-US"/>
        </w:rPr>
        <w:lastRenderedPageBreak/>
        <w:t>For the establishment of the SIP bearer, the VPMN</w:t>
      </w:r>
      <w:r w:rsidRPr="00990165">
        <w:t xml:space="preserve">, </w:t>
      </w:r>
      <w:r>
        <w:t xml:space="preserve">may either apply </w:t>
      </w:r>
      <w:r w:rsidRPr="00990165">
        <w:t>the ARP</w:t>
      </w:r>
      <w:r w:rsidRPr="00C52FB9">
        <w:t xml:space="preserve"> </w:t>
      </w:r>
      <w:r>
        <w:t xml:space="preserve">Priority Level (PL) </w:t>
      </w:r>
      <w:r w:rsidRPr="00990165">
        <w:t xml:space="preserve">value </w:t>
      </w:r>
      <w:r>
        <w:t xml:space="preserve">received </w:t>
      </w:r>
      <w:r w:rsidRPr="00990165">
        <w:t xml:space="preserve">from HSS </w:t>
      </w:r>
      <w:r>
        <w:t>or</w:t>
      </w:r>
      <w:r w:rsidRPr="005A32C3">
        <w:t xml:space="preserve"> </w:t>
      </w:r>
      <w:r>
        <w:t>apply values as per roaming agreement or local configuration. To prevent that the establishment of the SIP bearer fails, the HPMN should not upgrade the value of the ARP PL.</w:t>
      </w:r>
    </w:p>
    <w:p w14:paraId="6D305361" w14:textId="6F8FE50C" w:rsidR="00D07292" w:rsidRPr="002920B2" w:rsidRDefault="00D07292" w:rsidP="00D07292">
      <w:pPr>
        <w:pStyle w:val="ListBullet1"/>
        <w:numPr>
          <w:ilvl w:val="0"/>
          <w:numId w:val="24"/>
        </w:numPr>
        <w:ind w:left="1020"/>
        <w:rPr>
          <w:lang w:val="en-US"/>
        </w:rPr>
      </w:pPr>
      <w:r>
        <w:t>For the establishment of the media bearer, the HPMN sends an ARP PL value as per roaming agreement or local configuration. The VPMN should allow the bearer establishment with the ARP PL value received from the HPLMN. However</w:t>
      </w:r>
      <w:r w:rsidR="00663866">
        <w:t>,</w:t>
      </w:r>
      <w:r>
        <w:t xml:space="preserve"> the VPMN may apply the ARP PL value as per roaming agreement or local configuration instead.</w:t>
      </w:r>
    </w:p>
    <w:p w14:paraId="00DC48F9" w14:textId="55EFF151" w:rsidR="00D07292" w:rsidRPr="00D07292" w:rsidRDefault="009A6594" w:rsidP="00144334">
      <w:pPr>
        <w:rPr>
          <w:lang w:val="en-US"/>
        </w:rPr>
      </w:pPr>
      <w:r>
        <w:rPr>
          <w:lang w:val="en-US"/>
        </w:rPr>
        <w:t>GSMA NG NRG</w:t>
      </w:r>
      <w:r w:rsidR="00792FFE">
        <w:rPr>
          <w:lang w:val="en-US"/>
        </w:rPr>
        <w:t xml:space="preserve"> </w:t>
      </w:r>
      <w:r w:rsidR="004D2D2D">
        <w:rPr>
          <w:lang w:val="en-US"/>
        </w:rPr>
        <w:t xml:space="preserve">kindly asks </w:t>
      </w:r>
      <w:r w:rsidR="00D774B1">
        <w:rPr>
          <w:lang w:val="en-US"/>
        </w:rPr>
        <w:t xml:space="preserve">3GPP </w:t>
      </w:r>
      <w:r w:rsidR="004D2D2D">
        <w:rPr>
          <w:lang w:val="en-US"/>
        </w:rPr>
        <w:t xml:space="preserve">to check whether a </w:t>
      </w:r>
      <w:r w:rsidR="007F7728">
        <w:rPr>
          <w:lang w:val="en-US"/>
        </w:rPr>
        <w:t xml:space="preserve">local configuration of the ARP PL for inbound roamers </w:t>
      </w:r>
      <w:r w:rsidR="00CF6728">
        <w:rPr>
          <w:lang w:val="en-US"/>
        </w:rPr>
        <w:t>is covered by the standard, and if not</w:t>
      </w:r>
      <w:r w:rsidR="00EC4DC8">
        <w:rPr>
          <w:lang w:val="en-US"/>
        </w:rPr>
        <w:t xml:space="preserve">, </w:t>
      </w:r>
      <w:r w:rsidR="00CF6728">
        <w:rPr>
          <w:lang w:val="en-US"/>
        </w:rPr>
        <w:t xml:space="preserve">add the option </w:t>
      </w:r>
      <w:r w:rsidR="004E74CE">
        <w:rPr>
          <w:lang w:val="en-US"/>
        </w:rPr>
        <w:t xml:space="preserve">of </w:t>
      </w:r>
      <w:r w:rsidR="00CF6728">
        <w:rPr>
          <w:lang w:val="en-US"/>
        </w:rPr>
        <w:t>a local configuration accordingly.</w:t>
      </w:r>
    </w:p>
    <w:p w14:paraId="10E55654" w14:textId="6DFAC2D8" w:rsidR="0057552D" w:rsidRDefault="0057552D" w:rsidP="00664184">
      <w:pPr>
        <w:pStyle w:val="Heading1"/>
      </w:pPr>
      <w:r>
        <w:rPr>
          <w:rFonts w:hint="eastAsia"/>
        </w:rPr>
        <w:t>A</w:t>
      </w:r>
      <w:r>
        <w:t xml:space="preserve">ctions to 3GPP </w:t>
      </w:r>
      <w:r w:rsidR="008004C5">
        <w:t>SA</w:t>
      </w:r>
      <w:r w:rsidR="00792FFE">
        <w:t>2</w:t>
      </w:r>
    </w:p>
    <w:p w14:paraId="5CE39C30" w14:textId="025D8D40" w:rsidR="00CB3079" w:rsidRDefault="001154A6" w:rsidP="00AE5211">
      <w:r>
        <w:t xml:space="preserve">The GSMA </w:t>
      </w:r>
      <w:r w:rsidR="00792FFE">
        <w:t xml:space="preserve">NG NRG </w:t>
      </w:r>
      <w:r>
        <w:t>kindly requests 3GPP SA</w:t>
      </w:r>
      <w:r w:rsidR="00FB0BEB">
        <w:t>2</w:t>
      </w:r>
      <w:r>
        <w:t xml:space="preserve"> to </w:t>
      </w:r>
      <w:r w:rsidR="00103481">
        <w:t xml:space="preserve">take </w:t>
      </w:r>
      <w:r w:rsidR="00F064C5">
        <w:t xml:space="preserve">this information </w:t>
      </w:r>
      <w:r w:rsidR="007633DC">
        <w:t xml:space="preserve">into account </w:t>
      </w:r>
      <w:r w:rsidR="00F064C5">
        <w:t xml:space="preserve">and </w:t>
      </w:r>
      <w:r w:rsidR="00B20D31">
        <w:t>to provide</w:t>
      </w:r>
      <w:r w:rsidR="002A439B">
        <w:t xml:space="preserve"> feedback</w:t>
      </w:r>
      <w:r w:rsidR="00C233C4">
        <w:t>.</w:t>
      </w:r>
    </w:p>
    <w:p w14:paraId="083F6281" w14:textId="77777777" w:rsidR="00C233C4" w:rsidRDefault="00C233C4" w:rsidP="00AE5211"/>
    <w:p w14:paraId="3F875DDE" w14:textId="014C11DD" w:rsidR="00AE5211" w:rsidRDefault="00DC3AC2" w:rsidP="00A3379B">
      <w:pPr>
        <w:rPr>
          <w:rFonts w:eastAsiaTheme="minorEastAsia"/>
          <w:lang w:val="en-US" w:eastAsia="ja-JP"/>
        </w:rPr>
      </w:pPr>
      <w:r w:rsidRPr="00C31EE9">
        <w:rPr>
          <w:rFonts w:eastAsiaTheme="minorEastAsia"/>
          <w:b/>
          <w:bCs/>
          <w:lang w:val="en-US" w:eastAsia="ja-JP"/>
        </w:rPr>
        <w:t>NEXT MEETINGS</w:t>
      </w:r>
      <w:r w:rsidR="00460F2D" w:rsidRPr="00C31EE9">
        <w:rPr>
          <w:rFonts w:eastAsiaTheme="minorEastAsia"/>
          <w:b/>
          <w:bCs/>
          <w:lang w:val="en-US" w:eastAsia="ja-JP"/>
        </w:rPr>
        <w:t>:</w:t>
      </w:r>
      <w:r w:rsidR="00460F2D">
        <w:rPr>
          <w:rFonts w:eastAsiaTheme="minorEastAsia"/>
          <w:lang w:val="en-US" w:eastAsia="ja-JP"/>
        </w:rPr>
        <w:t xml:space="preserve"> </w:t>
      </w:r>
    </w:p>
    <w:p w14:paraId="554D5EF0" w14:textId="3FECE8C0" w:rsidR="00E75251" w:rsidRDefault="004C1159" w:rsidP="00A3379B">
      <w:pPr>
        <w:rPr>
          <w:rFonts w:eastAsiaTheme="minorEastAsia"/>
          <w:lang w:val="en-US" w:eastAsia="ja-JP"/>
        </w:rPr>
      </w:pPr>
      <w:r>
        <w:rPr>
          <w:rFonts w:eastAsiaTheme="minorEastAsia"/>
          <w:lang w:val="en-US" w:eastAsia="ja-JP"/>
        </w:rPr>
        <w:t>NRG</w:t>
      </w:r>
      <w:r w:rsidR="00E75251">
        <w:rPr>
          <w:rFonts w:eastAsiaTheme="minorEastAsia"/>
          <w:lang w:val="en-US" w:eastAsia="ja-JP"/>
        </w:rPr>
        <w:t>#1</w:t>
      </w:r>
      <w:r>
        <w:rPr>
          <w:rFonts w:eastAsiaTheme="minorEastAsia"/>
          <w:lang w:val="en-US" w:eastAsia="ja-JP"/>
        </w:rPr>
        <w:t>0</w:t>
      </w:r>
      <w:r w:rsidR="00E75251">
        <w:rPr>
          <w:rFonts w:eastAsiaTheme="minorEastAsia"/>
          <w:lang w:val="en-US" w:eastAsia="ja-JP"/>
        </w:rPr>
        <w:t xml:space="preserve">: </w:t>
      </w:r>
      <w:r w:rsidR="00D562CE">
        <w:rPr>
          <w:rFonts w:eastAsiaTheme="minorEastAsia"/>
          <w:lang w:val="en-US" w:eastAsia="ja-JP"/>
        </w:rPr>
        <w:tab/>
      </w:r>
      <w:r>
        <w:rPr>
          <w:rFonts w:eastAsiaTheme="minorEastAsia"/>
          <w:lang w:val="en-US" w:eastAsia="ja-JP"/>
        </w:rPr>
        <w:t>6</w:t>
      </w:r>
      <w:r w:rsidRPr="004C1159">
        <w:rPr>
          <w:rFonts w:eastAsiaTheme="minorEastAsia"/>
          <w:vertAlign w:val="superscript"/>
          <w:lang w:val="en-US" w:eastAsia="ja-JP"/>
        </w:rPr>
        <w:t>th</w:t>
      </w:r>
      <w:r>
        <w:rPr>
          <w:rFonts w:eastAsiaTheme="minorEastAsia"/>
          <w:lang w:val="en-US" w:eastAsia="ja-JP"/>
        </w:rPr>
        <w:t xml:space="preserve"> </w:t>
      </w:r>
      <w:r w:rsidR="00D562CE">
        <w:rPr>
          <w:rFonts w:eastAsiaTheme="minorEastAsia"/>
          <w:lang w:val="en-US" w:eastAsia="ja-JP"/>
        </w:rPr>
        <w:t xml:space="preserve">June </w:t>
      </w:r>
      <w:r w:rsidR="00B017F2">
        <w:rPr>
          <w:rFonts w:eastAsiaTheme="minorEastAsia"/>
          <w:lang w:val="en-US" w:eastAsia="ja-JP"/>
        </w:rPr>
        <w:t>2021</w:t>
      </w:r>
    </w:p>
    <w:p w14:paraId="395694A3" w14:textId="287B81D0" w:rsidR="00B017F2" w:rsidRPr="009E4C85" w:rsidRDefault="004C1159" w:rsidP="00A3379B">
      <w:pPr>
        <w:rPr>
          <w:rFonts w:eastAsiaTheme="minorEastAsia"/>
          <w:lang w:val="en-US" w:eastAsia="ja-JP"/>
        </w:rPr>
      </w:pPr>
      <w:r>
        <w:rPr>
          <w:rFonts w:eastAsiaTheme="minorEastAsia"/>
          <w:lang w:val="en-US" w:eastAsia="ja-JP"/>
        </w:rPr>
        <w:t>NRG</w:t>
      </w:r>
      <w:r w:rsidR="00B017F2">
        <w:rPr>
          <w:rFonts w:eastAsiaTheme="minorEastAsia"/>
          <w:lang w:val="en-US" w:eastAsia="ja-JP"/>
        </w:rPr>
        <w:t>#1</w:t>
      </w:r>
      <w:r>
        <w:rPr>
          <w:rFonts w:eastAsiaTheme="minorEastAsia"/>
          <w:lang w:val="en-US" w:eastAsia="ja-JP"/>
        </w:rPr>
        <w:t>1</w:t>
      </w:r>
      <w:r w:rsidR="00B017F2">
        <w:rPr>
          <w:rFonts w:eastAsiaTheme="minorEastAsia"/>
          <w:lang w:val="en-US" w:eastAsia="ja-JP"/>
        </w:rPr>
        <w:t>:</w:t>
      </w:r>
      <w:r w:rsidR="00D562CE">
        <w:rPr>
          <w:rFonts w:eastAsiaTheme="minorEastAsia"/>
          <w:lang w:val="en-US" w:eastAsia="ja-JP"/>
        </w:rPr>
        <w:tab/>
      </w:r>
      <w:r w:rsidR="00B017F2">
        <w:rPr>
          <w:rFonts w:eastAsiaTheme="minorEastAsia"/>
          <w:lang w:val="en-US" w:eastAsia="ja-JP"/>
        </w:rPr>
        <w:t>1</w:t>
      </w:r>
      <w:r>
        <w:rPr>
          <w:rFonts w:eastAsiaTheme="minorEastAsia"/>
          <w:lang w:val="en-US" w:eastAsia="ja-JP"/>
        </w:rPr>
        <w:t>2</w:t>
      </w:r>
      <w:bookmarkStart w:id="0" w:name="_GoBack"/>
      <w:bookmarkEnd w:id="0"/>
      <w:r w:rsidR="00D562CE" w:rsidRPr="00C31EE9">
        <w:rPr>
          <w:rFonts w:eastAsiaTheme="minorEastAsia"/>
          <w:vertAlign w:val="superscript"/>
          <w:lang w:val="en-US" w:eastAsia="ja-JP"/>
        </w:rPr>
        <w:t>th</w:t>
      </w:r>
      <w:r w:rsidR="00D562CE">
        <w:rPr>
          <w:rFonts w:eastAsiaTheme="minorEastAsia"/>
          <w:lang w:val="en-US" w:eastAsia="ja-JP"/>
        </w:rPr>
        <w:t xml:space="preserve"> </w:t>
      </w:r>
      <w:r w:rsidR="00592B36">
        <w:rPr>
          <w:rFonts w:eastAsiaTheme="minorEastAsia"/>
          <w:lang w:val="en-US" w:eastAsia="ja-JP"/>
        </w:rPr>
        <w:t xml:space="preserve">October </w:t>
      </w:r>
      <w:r w:rsidR="00B017F2">
        <w:rPr>
          <w:rFonts w:eastAsiaTheme="minorEastAsia"/>
          <w:lang w:val="en-US" w:eastAsia="ja-JP"/>
        </w:rPr>
        <w:t>2021</w:t>
      </w:r>
    </w:p>
    <w:sectPr w:rsidR="00B017F2" w:rsidRPr="009E4C85" w:rsidSect="007D4437">
      <w:headerReference w:type="even" r:id="rId18"/>
      <w:headerReference w:type="default" r:id="rId19"/>
      <w:footerReference w:type="defaul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C933D" w14:textId="77777777" w:rsidR="00E00B5B" w:rsidRDefault="00E00B5B">
      <w:r>
        <w:separator/>
      </w:r>
    </w:p>
    <w:p w14:paraId="08E95531" w14:textId="77777777" w:rsidR="00E00B5B" w:rsidRDefault="00E00B5B"/>
    <w:p w14:paraId="7A75FDF5" w14:textId="77777777" w:rsidR="00E00B5B" w:rsidRDefault="00E00B5B"/>
    <w:p w14:paraId="1B9C92F2" w14:textId="77777777" w:rsidR="00E00B5B" w:rsidRDefault="00E00B5B"/>
    <w:p w14:paraId="60BE19F7" w14:textId="77777777" w:rsidR="00E00B5B" w:rsidRDefault="00E00B5B"/>
    <w:p w14:paraId="77F70094" w14:textId="77777777" w:rsidR="00E00B5B" w:rsidRDefault="00E00B5B"/>
    <w:p w14:paraId="59DE2487" w14:textId="77777777" w:rsidR="00E00B5B" w:rsidRDefault="00E00B5B"/>
    <w:p w14:paraId="3A2C2523" w14:textId="77777777" w:rsidR="00E00B5B" w:rsidRDefault="00E00B5B"/>
    <w:p w14:paraId="4A997E3D" w14:textId="77777777" w:rsidR="00E00B5B" w:rsidRDefault="00E00B5B"/>
  </w:endnote>
  <w:endnote w:type="continuationSeparator" w:id="0">
    <w:p w14:paraId="1E58EDE1" w14:textId="77777777" w:rsidR="00E00B5B" w:rsidRDefault="00E00B5B">
      <w:r>
        <w:continuationSeparator/>
      </w:r>
    </w:p>
    <w:p w14:paraId="54AA8CE8" w14:textId="77777777" w:rsidR="00E00B5B" w:rsidRDefault="00E00B5B"/>
    <w:p w14:paraId="2DEC74A7" w14:textId="77777777" w:rsidR="00E00B5B" w:rsidRDefault="00E00B5B"/>
    <w:p w14:paraId="6343F25F" w14:textId="77777777" w:rsidR="00E00B5B" w:rsidRDefault="00E00B5B"/>
    <w:p w14:paraId="40B62032" w14:textId="77777777" w:rsidR="00E00B5B" w:rsidRDefault="00E00B5B"/>
    <w:p w14:paraId="25FDF768" w14:textId="77777777" w:rsidR="00E00B5B" w:rsidRDefault="00E00B5B"/>
    <w:p w14:paraId="1B091113" w14:textId="77777777" w:rsidR="00E00B5B" w:rsidRDefault="00E00B5B"/>
    <w:p w14:paraId="45E0B389" w14:textId="77777777" w:rsidR="00E00B5B" w:rsidRDefault="00E00B5B"/>
    <w:p w14:paraId="585459FF" w14:textId="77777777" w:rsidR="00E00B5B" w:rsidRDefault="00E00B5B"/>
  </w:endnote>
  <w:endnote w:type="continuationNotice" w:id="1">
    <w:p w14:paraId="1A1732AE" w14:textId="77777777" w:rsidR="00E00B5B" w:rsidRDefault="00E00B5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CFBCC1" w14:textId="77777777" w:rsidR="00E00B5B" w:rsidRDefault="00E00B5B">
      <w:r>
        <w:separator/>
      </w:r>
    </w:p>
    <w:p w14:paraId="1C891819" w14:textId="77777777" w:rsidR="00E00B5B" w:rsidRDefault="00E00B5B"/>
    <w:p w14:paraId="526E44B5" w14:textId="77777777" w:rsidR="00E00B5B" w:rsidRDefault="00E00B5B"/>
    <w:p w14:paraId="6B4EB47C" w14:textId="77777777" w:rsidR="00E00B5B" w:rsidRDefault="00E00B5B"/>
    <w:p w14:paraId="456EE5FE" w14:textId="77777777" w:rsidR="00E00B5B" w:rsidRDefault="00E00B5B"/>
    <w:p w14:paraId="4A7A1F4F" w14:textId="77777777" w:rsidR="00E00B5B" w:rsidRDefault="00E00B5B"/>
    <w:p w14:paraId="4A0FF1F7" w14:textId="77777777" w:rsidR="00E00B5B" w:rsidRDefault="00E00B5B"/>
    <w:p w14:paraId="60C26985" w14:textId="77777777" w:rsidR="00E00B5B" w:rsidRDefault="00E00B5B"/>
    <w:p w14:paraId="1D56F686" w14:textId="77777777" w:rsidR="00E00B5B" w:rsidRDefault="00E00B5B"/>
  </w:footnote>
  <w:footnote w:type="continuationSeparator" w:id="0">
    <w:p w14:paraId="1D64FD9E" w14:textId="77777777" w:rsidR="00E00B5B" w:rsidRDefault="00E00B5B">
      <w:r>
        <w:continuationSeparator/>
      </w:r>
    </w:p>
    <w:p w14:paraId="466246BA" w14:textId="77777777" w:rsidR="00E00B5B" w:rsidRDefault="00E00B5B"/>
    <w:p w14:paraId="43402D7B" w14:textId="77777777" w:rsidR="00E00B5B" w:rsidRDefault="00E00B5B"/>
    <w:p w14:paraId="101D8E58" w14:textId="77777777" w:rsidR="00E00B5B" w:rsidRDefault="00E00B5B"/>
    <w:p w14:paraId="58EA8475" w14:textId="77777777" w:rsidR="00E00B5B" w:rsidRDefault="00E00B5B"/>
    <w:p w14:paraId="37E86913" w14:textId="77777777" w:rsidR="00E00B5B" w:rsidRDefault="00E00B5B"/>
    <w:p w14:paraId="6A13DF4F" w14:textId="77777777" w:rsidR="00E00B5B" w:rsidRDefault="00E00B5B"/>
    <w:p w14:paraId="176AB8A3" w14:textId="77777777" w:rsidR="00E00B5B" w:rsidRDefault="00E00B5B"/>
    <w:p w14:paraId="7439FE02" w14:textId="77777777" w:rsidR="00E00B5B" w:rsidRDefault="00E00B5B"/>
  </w:footnote>
  <w:footnote w:type="continuationNotice" w:id="1">
    <w:p w14:paraId="7A89DB28" w14:textId="77777777" w:rsidR="00E00B5B" w:rsidRDefault="00E00B5B">
      <w:pPr>
        <w:spacing w:before="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3273B" w14:textId="77777777" w:rsidR="00C66843" w:rsidRDefault="00C66843">
    <w:pPr>
      <w:pStyle w:val="Header"/>
    </w:pPr>
  </w:p>
  <w:p w14:paraId="15050410" w14:textId="77777777" w:rsidR="00C66843" w:rsidRDefault="00C6684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29184" w14:textId="77777777" w:rsidR="00C66843" w:rsidRPr="00F04B04" w:rsidRDefault="00C66843" w:rsidP="0060180A">
    <w:pPr>
      <w:pStyle w:val="Header"/>
    </w:pPr>
  </w:p>
  <w:p w14:paraId="14E56892" w14:textId="77777777" w:rsidR="00C66843" w:rsidRDefault="00C6684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1"/>
  </w:num>
  <w:num w:numId="3">
    <w:abstractNumId w:val="10"/>
  </w:num>
  <w:num w:numId="4">
    <w:abstractNumId w:val="4"/>
  </w:num>
  <w:num w:numId="5">
    <w:abstractNumId w:val="1"/>
  </w:num>
  <w:num w:numId="6">
    <w:abstractNumId w:val="2"/>
  </w:num>
  <w:num w:numId="7">
    <w:abstractNumId w:val="20"/>
  </w:num>
  <w:num w:numId="8">
    <w:abstractNumId w:val="22"/>
  </w:num>
  <w:num w:numId="9">
    <w:abstractNumId w:val="12"/>
  </w:num>
  <w:num w:numId="10">
    <w:abstractNumId w:val="3"/>
  </w:num>
  <w:num w:numId="11">
    <w:abstractNumId w:val="0"/>
  </w:num>
  <w:num w:numId="12">
    <w:abstractNumId w:val="23"/>
  </w:num>
  <w:num w:numId="13">
    <w:abstractNumId w:val="6"/>
  </w:num>
  <w:num w:numId="14">
    <w:abstractNumId w:val="18"/>
  </w:num>
  <w:num w:numId="15">
    <w:abstractNumId w:val="7"/>
  </w:num>
  <w:num w:numId="16">
    <w:abstractNumId w:val="15"/>
  </w:num>
  <w:num w:numId="17">
    <w:abstractNumId w:val="19"/>
  </w:num>
  <w:num w:numId="18">
    <w:abstractNumId w:val="14"/>
  </w:num>
  <w:num w:numId="19">
    <w:abstractNumId w:val="8"/>
  </w:num>
  <w:num w:numId="20">
    <w:abstractNumId w:val="25"/>
  </w:num>
  <w:num w:numId="21">
    <w:abstractNumId w:val="16"/>
  </w:num>
  <w:num w:numId="22">
    <w:abstractNumId w:val="13"/>
  </w:num>
  <w:num w:numId="23">
    <w:abstractNumId w:val="9"/>
  </w:num>
  <w:num w:numId="24">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15F33"/>
    <w:rsid w:val="00020B5B"/>
    <w:rsid w:val="00021362"/>
    <w:rsid w:val="000227EF"/>
    <w:rsid w:val="0002515C"/>
    <w:rsid w:val="00026610"/>
    <w:rsid w:val="00027D0A"/>
    <w:rsid w:val="00027F5F"/>
    <w:rsid w:val="00036FC0"/>
    <w:rsid w:val="00042144"/>
    <w:rsid w:val="0004452A"/>
    <w:rsid w:val="00045075"/>
    <w:rsid w:val="000460CB"/>
    <w:rsid w:val="000514BE"/>
    <w:rsid w:val="00055694"/>
    <w:rsid w:val="0005647E"/>
    <w:rsid w:val="00063E5A"/>
    <w:rsid w:val="0006465C"/>
    <w:rsid w:val="000661B9"/>
    <w:rsid w:val="00072292"/>
    <w:rsid w:val="000726EC"/>
    <w:rsid w:val="00072B4A"/>
    <w:rsid w:val="00081BE1"/>
    <w:rsid w:val="00083719"/>
    <w:rsid w:val="0008722D"/>
    <w:rsid w:val="00090084"/>
    <w:rsid w:val="000906B1"/>
    <w:rsid w:val="00093416"/>
    <w:rsid w:val="00094115"/>
    <w:rsid w:val="00096622"/>
    <w:rsid w:val="00097FBD"/>
    <w:rsid w:val="000A1E09"/>
    <w:rsid w:val="000A3B37"/>
    <w:rsid w:val="000A3CD4"/>
    <w:rsid w:val="000A7FB4"/>
    <w:rsid w:val="000B14A9"/>
    <w:rsid w:val="000B4993"/>
    <w:rsid w:val="000C07CC"/>
    <w:rsid w:val="000C0D1D"/>
    <w:rsid w:val="000C0F9E"/>
    <w:rsid w:val="000C408B"/>
    <w:rsid w:val="000D2394"/>
    <w:rsid w:val="000D3142"/>
    <w:rsid w:val="000D3218"/>
    <w:rsid w:val="000D489A"/>
    <w:rsid w:val="000E0BC2"/>
    <w:rsid w:val="000E346F"/>
    <w:rsid w:val="000E43F3"/>
    <w:rsid w:val="000E4F93"/>
    <w:rsid w:val="000E753F"/>
    <w:rsid w:val="000E7E68"/>
    <w:rsid w:val="000F0E8B"/>
    <w:rsid w:val="000F0EF2"/>
    <w:rsid w:val="000F13B9"/>
    <w:rsid w:val="000F5151"/>
    <w:rsid w:val="000F6BF7"/>
    <w:rsid w:val="000F7EC2"/>
    <w:rsid w:val="00100606"/>
    <w:rsid w:val="00102A40"/>
    <w:rsid w:val="00103481"/>
    <w:rsid w:val="0010527B"/>
    <w:rsid w:val="00105AB6"/>
    <w:rsid w:val="00106017"/>
    <w:rsid w:val="00107609"/>
    <w:rsid w:val="00107662"/>
    <w:rsid w:val="001101FF"/>
    <w:rsid w:val="00110E16"/>
    <w:rsid w:val="00114F97"/>
    <w:rsid w:val="001154A6"/>
    <w:rsid w:val="0011694F"/>
    <w:rsid w:val="001202FC"/>
    <w:rsid w:val="00120435"/>
    <w:rsid w:val="00123B5C"/>
    <w:rsid w:val="00124CAE"/>
    <w:rsid w:val="001274A6"/>
    <w:rsid w:val="00133251"/>
    <w:rsid w:val="00133E60"/>
    <w:rsid w:val="00141CF3"/>
    <w:rsid w:val="00143486"/>
    <w:rsid w:val="00144334"/>
    <w:rsid w:val="00145D0E"/>
    <w:rsid w:val="001471B7"/>
    <w:rsid w:val="001509BB"/>
    <w:rsid w:val="00151873"/>
    <w:rsid w:val="00152851"/>
    <w:rsid w:val="00153D4B"/>
    <w:rsid w:val="00156930"/>
    <w:rsid w:val="00157170"/>
    <w:rsid w:val="0016171C"/>
    <w:rsid w:val="00165D09"/>
    <w:rsid w:val="00170BD2"/>
    <w:rsid w:val="00170D84"/>
    <w:rsid w:val="00172F4A"/>
    <w:rsid w:val="00175268"/>
    <w:rsid w:val="00176724"/>
    <w:rsid w:val="00176E53"/>
    <w:rsid w:val="0017759E"/>
    <w:rsid w:val="00180874"/>
    <w:rsid w:val="00180EEC"/>
    <w:rsid w:val="001847E6"/>
    <w:rsid w:val="00184A96"/>
    <w:rsid w:val="00186916"/>
    <w:rsid w:val="001911E2"/>
    <w:rsid w:val="00193F0A"/>
    <w:rsid w:val="001942C3"/>
    <w:rsid w:val="0019457D"/>
    <w:rsid w:val="001964EB"/>
    <w:rsid w:val="00197486"/>
    <w:rsid w:val="001977E8"/>
    <w:rsid w:val="001A1A81"/>
    <w:rsid w:val="001A1AA1"/>
    <w:rsid w:val="001A1D70"/>
    <w:rsid w:val="001A211C"/>
    <w:rsid w:val="001A4A83"/>
    <w:rsid w:val="001A5F39"/>
    <w:rsid w:val="001A73DB"/>
    <w:rsid w:val="001B18AC"/>
    <w:rsid w:val="001B6290"/>
    <w:rsid w:val="001C1435"/>
    <w:rsid w:val="001C1B47"/>
    <w:rsid w:val="001C5EDF"/>
    <w:rsid w:val="001D2BCD"/>
    <w:rsid w:val="001D2EF4"/>
    <w:rsid w:val="001D59D4"/>
    <w:rsid w:val="001D6F96"/>
    <w:rsid w:val="001E0776"/>
    <w:rsid w:val="001E0A44"/>
    <w:rsid w:val="001E44C9"/>
    <w:rsid w:val="001E608E"/>
    <w:rsid w:val="001E61A7"/>
    <w:rsid w:val="001E6670"/>
    <w:rsid w:val="001E783B"/>
    <w:rsid w:val="001F0B8D"/>
    <w:rsid w:val="0020565C"/>
    <w:rsid w:val="00206D44"/>
    <w:rsid w:val="00215EB0"/>
    <w:rsid w:val="002170FB"/>
    <w:rsid w:val="002209D0"/>
    <w:rsid w:val="0022182E"/>
    <w:rsid w:val="002223E8"/>
    <w:rsid w:val="0022295E"/>
    <w:rsid w:val="0022369D"/>
    <w:rsid w:val="00236119"/>
    <w:rsid w:val="0024116A"/>
    <w:rsid w:val="00244438"/>
    <w:rsid w:val="00244AB6"/>
    <w:rsid w:val="002477F9"/>
    <w:rsid w:val="00247C9B"/>
    <w:rsid w:val="00250212"/>
    <w:rsid w:val="002530B6"/>
    <w:rsid w:val="00257BC3"/>
    <w:rsid w:val="00261762"/>
    <w:rsid w:val="00267AAC"/>
    <w:rsid w:val="00272037"/>
    <w:rsid w:val="00273287"/>
    <w:rsid w:val="00274694"/>
    <w:rsid w:val="00275104"/>
    <w:rsid w:val="002828FC"/>
    <w:rsid w:val="00290C5D"/>
    <w:rsid w:val="00292D1F"/>
    <w:rsid w:val="0029433A"/>
    <w:rsid w:val="00294383"/>
    <w:rsid w:val="002A3ECB"/>
    <w:rsid w:val="002A439B"/>
    <w:rsid w:val="002A4768"/>
    <w:rsid w:val="002A71B3"/>
    <w:rsid w:val="002A7EF7"/>
    <w:rsid w:val="002B07A0"/>
    <w:rsid w:val="002B6AD4"/>
    <w:rsid w:val="002C0B79"/>
    <w:rsid w:val="002C3C17"/>
    <w:rsid w:val="002C5983"/>
    <w:rsid w:val="002C5F39"/>
    <w:rsid w:val="002C6CA9"/>
    <w:rsid w:val="002C7516"/>
    <w:rsid w:val="002D05F9"/>
    <w:rsid w:val="002D2A85"/>
    <w:rsid w:val="002D2E4B"/>
    <w:rsid w:val="002D30E0"/>
    <w:rsid w:val="002E0473"/>
    <w:rsid w:val="002E2CC1"/>
    <w:rsid w:val="002E5F10"/>
    <w:rsid w:val="002F1E10"/>
    <w:rsid w:val="002F350A"/>
    <w:rsid w:val="002F60BA"/>
    <w:rsid w:val="003025BF"/>
    <w:rsid w:val="00304A60"/>
    <w:rsid w:val="00311DC4"/>
    <w:rsid w:val="00315FBE"/>
    <w:rsid w:val="00317475"/>
    <w:rsid w:val="0031794C"/>
    <w:rsid w:val="003232DA"/>
    <w:rsid w:val="003238E4"/>
    <w:rsid w:val="00324EB0"/>
    <w:rsid w:val="00327828"/>
    <w:rsid w:val="003411C5"/>
    <w:rsid w:val="00343311"/>
    <w:rsid w:val="00345608"/>
    <w:rsid w:val="00350B36"/>
    <w:rsid w:val="00351258"/>
    <w:rsid w:val="00353971"/>
    <w:rsid w:val="0035746E"/>
    <w:rsid w:val="00360D05"/>
    <w:rsid w:val="003617FE"/>
    <w:rsid w:val="00366D8C"/>
    <w:rsid w:val="00373511"/>
    <w:rsid w:val="00376F0E"/>
    <w:rsid w:val="003819F5"/>
    <w:rsid w:val="0038280F"/>
    <w:rsid w:val="00382EE1"/>
    <w:rsid w:val="00390429"/>
    <w:rsid w:val="003908D8"/>
    <w:rsid w:val="00390A2F"/>
    <w:rsid w:val="00391C81"/>
    <w:rsid w:val="00391FF9"/>
    <w:rsid w:val="003939A8"/>
    <w:rsid w:val="003942AA"/>
    <w:rsid w:val="003A1D24"/>
    <w:rsid w:val="003A4374"/>
    <w:rsid w:val="003A4AD5"/>
    <w:rsid w:val="003A4EFB"/>
    <w:rsid w:val="003B1ED3"/>
    <w:rsid w:val="003B22EF"/>
    <w:rsid w:val="003B24B9"/>
    <w:rsid w:val="003B348E"/>
    <w:rsid w:val="003B68E8"/>
    <w:rsid w:val="003C19C7"/>
    <w:rsid w:val="003C233A"/>
    <w:rsid w:val="003C56CC"/>
    <w:rsid w:val="003D2FA8"/>
    <w:rsid w:val="003D320C"/>
    <w:rsid w:val="003D377B"/>
    <w:rsid w:val="003E3023"/>
    <w:rsid w:val="003E4075"/>
    <w:rsid w:val="003E54CB"/>
    <w:rsid w:val="003E54FF"/>
    <w:rsid w:val="003E6887"/>
    <w:rsid w:val="003E6CE2"/>
    <w:rsid w:val="003E7384"/>
    <w:rsid w:val="003F45A7"/>
    <w:rsid w:val="003F5817"/>
    <w:rsid w:val="003F70BB"/>
    <w:rsid w:val="003F7AAD"/>
    <w:rsid w:val="0040026D"/>
    <w:rsid w:val="00400663"/>
    <w:rsid w:val="00401577"/>
    <w:rsid w:val="0040764C"/>
    <w:rsid w:val="00410CD0"/>
    <w:rsid w:val="00411204"/>
    <w:rsid w:val="00412D4C"/>
    <w:rsid w:val="00412DE0"/>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B0A"/>
    <w:rsid w:val="0043532C"/>
    <w:rsid w:val="004359E0"/>
    <w:rsid w:val="00435E9D"/>
    <w:rsid w:val="00440055"/>
    <w:rsid w:val="004425A0"/>
    <w:rsid w:val="004464B9"/>
    <w:rsid w:val="004505A3"/>
    <w:rsid w:val="00450A7F"/>
    <w:rsid w:val="00451D8F"/>
    <w:rsid w:val="00452D5C"/>
    <w:rsid w:val="00457119"/>
    <w:rsid w:val="00457984"/>
    <w:rsid w:val="00457B79"/>
    <w:rsid w:val="00460F2D"/>
    <w:rsid w:val="00461F2F"/>
    <w:rsid w:val="00465FD6"/>
    <w:rsid w:val="00470BA2"/>
    <w:rsid w:val="00471C05"/>
    <w:rsid w:val="0047353D"/>
    <w:rsid w:val="004757A4"/>
    <w:rsid w:val="00480114"/>
    <w:rsid w:val="00480D70"/>
    <w:rsid w:val="004848FC"/>
    <w:rsid w:val="004848FE"/>
    <w:rsid w:val="00486AB3"/>
    <w:rsid w:val="00493A55"/>
    <w:rsid w:val="00497FEF"/>
    <w:rsid w:val="004A0611"/>
    <w:rsid w:val="004A36F8"/>
    <w:rsid w:val="004A3D2D"/>
    <w:rsid w:val="004B10BD"/>
    <w:rsid w:val="004B175F"/>
    <w:rsid w:val="004B215E"/>
    <w:rsid w:val="004B313B"/>
    <w:rsid w:val="004B4BAA"/>
    <w:rsid w:val="004B7996"/>
    <w:rsid w:val="004C06BC"/>
    <w:rsid w:val="004C1159"/>
    <w:rsid w:val="004C2301"/>
    <w:rsid w:val="004D2D2D"/>
    <w:rsid w:val="004D2FD6"/>
    <w:rsid w:val="004D5A4D"/>
    <w:rsid w:val="004E2397"/>
    <w:rsid w:val="004E3639"/>
    <w:rsid w:val="004E74CE"/>
    <w:rsid w:val="004E7764"/>
    <w:rsid w:val="004F2730"/>
    <w:rsid w:val="004F27EA"/>
    <w:rsid w:val="004F3917"/>
    <w:rsid w:val="004F667D"/>
    <w:rsid w:val="004F7C9F"/>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46E7E"/>
    <w:rsid w:val="00553927"/>
    <w:rsid w:val="00553A6B"/>
    <w:rsid w:val="00554BF1"/>
    <w:rsid w:val="00561165"/>
    <w:rsid w:val="005617AD"/>
    <w:rsid w:val="00561C02"/>
    <w:rsid w:val="005636AF"/>
    <w:rsid w:val="00563F39"/>
    <w:rsid w:val="00570F0F"/>
    <w:rsid w:val="005722F3"/>
    <w:rsid w:val="00572A28"/>
    <w:rsid w:val="00573499"/>
    <w:rsid w:val="00573E05"/>
    <w:rsid w:val="0057552D"/>
    <w:rsid w:val="00577FC3"/>
    <w:rsid w:val="0058060A"/>
    <w:rsid w:val="005809FB"/>
    <w:rsid w:val="0058361C"/>
    <w:rsid w:val="005852E2"/>
    <w:rsid w:val="00592B36"/>
    <w:rsid w:val="00594FD7"/>
    <w:rsid w:val="00595A57"/>
    <w:rsid w:val="00597597"/>
    <w:rsid w:val="005B1030"/>
    <w:rsid w:val="005B665E"/>
    <w:rsid w:val="005C3EF2"/>
    <w:rsid w:val="005C5FD9"/>
    <w:rsid w:val="005C671E"/>
    <w:rsid w:val="005C7116"/>
    <w:rsid w:val="005D0601"/>
    <w:rsid w:val="005D2B06"/>
    <w:rsid w:val="005D50D3"/>
    <w:rsid w:val="005D5622"/>
    <w:rsid w:val="005D66FF"/>
    <w:rsid w:val="005D788B"/>
    <w:rsid w:val="005D78B8"/>
    <w:rsid w:val="005E059E"/>
    <w:rsid w:val="005E2042"/>
    <w:rsid w:val="005E51B4"/>
    <w:rsid w:val="005E7559"/>
    <w:rsid w:val="005F1F3E"/>
    <w:rsid w:val="0060163A"/>
    <w:rsid w:val="0060180A"/>
    <w:rsid w:val="00615E63"/>
    <w:rsid w:val="006176DA"/>
    <w:rsid w:val="00621D50"/>
    <w:rsid w:val="00621D86"/>
    <w:rsid w:val="006231E4"/>
    <w:rsid w:val="006247BE"/>
    <w:rsid w:val="0062734F"/>
    <w:rsid w:val="0062743F"/>
    <w:rsid w:val="00627674"/>
    <w:rsid w:val="00627983"/>
    <w:rsid w:val="00630B06"/>
    <w:rsid w:val="00632E05"/>
    <w:rsid w:val="00637A4F"/>
    <w:rsid w:val="006404BE"/>
    <w:rsid w:val="00641AD5"/>
    <w:rsid w:val="00641BA5"/>
    <w:rsid w:val="00644A95"/>
    <w:rsid w:val="00645885"/>
    <w:rsid w:val="00651938"/>
    <w:rsid w:val="00652D32"/>
    <w:rsid w:val="006558DC"/>
    <w:rsid w:val="00657359"/>
    <w:rsid w:val="0066030A"/>
    <w:rsid w:val="00661E38"/>
    <w:rsid w:val="00662969"/>
    <w:rsid w:val="0066307D"/>
    <w:rsid w:val="00663866"/>
    <w:rsid w:val="00663899"/>
    <w:rsid w:val="00664184"/>
    <w:rsid w:val="00677126"/>
    <w:rsid w:val="006779E6"/>
    <w:rsid w:val="00681879"/>
    <w:rsid w:val="00686CAC"/>
    <w:rsid w:val="00686DAE"/>
    <w:rsid w:val="006871A4"/>
    <w:rsid w:val="00691301"/>
    <w:rsid w:val="00694212"/>
    <w:rsid w:val="00694E01"/>
    <w:rsid w:val="00697A2C"/>
    <w:rsid w:val="006A03EC"/>
    <w:rsid w:val="006A5D98"/>
    <w:rsid w:val="006A7B93"/>
    <w:rsid w:val="006B145D"/>
    <w:rsid w:val="006B3719"/>
    <w:rsid w:val="006B3E37"/>
    <w:rsid w:val="006B634B"/>
    <w:rsid w:val="006B6C93"/>
    <w:rsid w:val="006C0AF0"/>
    <w:rsid w:val="006C11C6"/>
    <w:rsid w:val="006C3B99"/>
    <w:rsid w:val="006C3C1C"/>
    <w:rsid w:val="006C4AAE"/>
    <w:rsid w:val="006C4D5F"/>
    <w:rsid w:val="006C59A9"/>
    <w:rsid w:val="006C5C3F"/>
    <w:rsid w:val="006C60B4"/>
    <w:rsid w:val="006C62B4"/>
    <w:rsid w:val="006D11EE"/>
    <w:rsid w:val="006D1715"/>
    <w:rsid w:val="006D19D9"/>
    <w:rsid w:val="006D2F72"/>
    <w:rsid w:val="006D40BB"/>
    <w:rsid w:val="006D6831"/>
    <w:rsid w:val="006E0687"/>
    <w:rsid w:val="006E44CF"/>
    <w:rsid w:val="006E6660"/>
    <w:rsid w:val="006F0B97"/>
    <w:rsid w:val="006F5C08"/>
    <w:rsid w:val="006F6857"/>
    <w:rsid w:val="006F6F6F"/>
    <w:rsid w:val="00701C4C"/>
    <w:rsid w:val="00702875"/>
    <w:rsid w:val="007058E5"/>
    <w:rsid w:val="0070616B"/>
    <w:rsid w:val="0071340D"/>
    <w:rsid w:val="00722A43"/>
    <w:rsid w:val="007236F8"/>
    <w:rsid w:val="00725CFC"/>
    <w:rsid w:val="00727169"/>
    <w:rsid w:val="007347FD"/>
    <w:rsid w:val="00734ED9"/>
    <w:rsid w:val="0073515D"/>
    <w:rsid w:val="007352B6"/>
    <w:rsid w:val="00741031"/>
    <w:rsid w:val="00742BA2"/>
    <w:rsid w:val="00743705"/>
    <w:rsid w:val="00744B3B"/>
    <w:rsid w:val="00744C7F"/>
    <w:rsid w:val="007455ED"/>
    <w:rsid w:val="00745CC2"/>
    <w:rsid w:val="00750C00"/>
    <w:rsid w:val="00750EA4"/>
    <w:rsid w:val="007537B1"/>
    <w:rsid w:val="00755530"/>
    <w:rsid w:val="00755D5F"/>
    <w:rsid w:val="00756364"/>
    <w:rsid w:val="00757D6A"/>
    <w:rsid w:val="00761287"/>
    <w:rsid w:val="00762023"/>
    <w:rsid w:val="007631B8"/>
    <w:rsid w:val="007633DC"/>
    <w:rsid w:val="007648E3"/>
    <w:rsid w:val="0076490E"/>
    <w:rsid w:val="007649C3"/>
    <w:rsid w:val="0076668B"/>
    <w:rsid w:val="007706B6"/>
    <w:rsid w:val="0077175B"/>
    <w:rsid w:val="007748F7"/>
    <w:rsid w:val="00774F91"/>
    <w:rsid w:val="00782C91"/>
    <w:rsid w:val="00784848"/>
    <w:rsid w:val="00787444"/>
    <w:rsid w:val="00787B18"/>
    <w:rsid w:val="00790672"/>
    <w:rsid w:val="00792FFE"/>
    <w:rsid w:val="007945A2"/>
    <w:rsid w:val="00794E39"/>
    <w:rsid w:val="00795CDE"/>
    <w:rsid w:val="007A06B8"/>
    <w:rsid w:val="007A07D3"/>
    <w:rsid w:val="007A3786"/>
    <w:rsid w:val="007B1585"/>
    <w:rsid w:val="007B15E4"/>
    <w:rsid w:val="007B4DCE"/>
    <w:rsid w:val="007B6A79"/>
    <w:rsid w:val="007C23C7"/>
    <w:rsid w:val="007C3762"/>
    <w:rsid w:val="007C4694"/>
    <w:rsid w:val="007C59E6"/>
    <w:rsid w:val="007D03D9"/>
    <w:rsid w:val="007D4437"/>
    <w:rsid w:val="007D478C"/>
    <w:rsid w:val="007D4D3E"/>
    <w:rsid w:val="007E41DF"/>
    <w:rsid w:val="007E6282"/>
    <w:rsid w:val="007F268B"/>
    <w:rsid w:val="007F49BA"/>
    <w:rsid w:val="007F50E1"/>
    <w:rsid w:val="007F7728"/>
    <w:rsid w:val="008003D1"/>
    <w:rsid w:val="008004C5"/>
    <w:rsid w:val="00801784"/>
    <w:rsid w:val="0080743E"/>
    <w:rsid w:val="00807F10"/>
    <w:rsid w:val="00812CB7"/>
    <w:rsid w:val="00813C41"/>
    <w:rsid w:val="00814E74"/>
    <w:rsid w:val="008150E1"/>
    <w:rsid w:val="00815934"/>
    <w:rsid w:val="00817297"/>
    <w:rsid w:val="0082045E"/>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2066"/>
    <w:rsid w:val="008552E2"/>
    <w:rsid w:val="00856CD6"/>
    <w:rsid w:val="00856F2E"/>
    <w:rsid w:val="00861FEB"/>
    <w:rsid w:val="00867588"/>
    <w:rsid w:val="00872875"/>
    <w:rsid w:val="008737A3"/>
    <w:rsid w:val="00873E7F"/>
    <w:rsid w:val="008747ED"/>
    <w:rsid w:val="00876599"/>
    <w:rsid w:val="00876BEE"/>
    <w:rsid w:val="00877DD4"/>
    <w:rsid w:val="00881435"/>
    <w:rsid w:val="00882814"/>
    <w:rsid w:val="008839F9"/>
    <w:rsid w:val="0089183F"/>
    <w:rsid w:val="00892B79"/>
    <w:rsid w:val="00893DDE"/>
    <w:rsid w:val="008A34F0"/>
    <w:rsid w:val="008A3DDA"/>
    <w:rsid w:val="008A52BA"/>
    <w:rsid w:val="008A5A26"/>
    <w:rsid w:val="008A748B"/>
    <w:rsid w:val="008B2109"/>
    <w:rsid w:val="008C18EF"/>
    <w:rsid w:val="008C3D35"/>
    <w:rsid w:val="008C55FD"/>
    <w:rsid w:val="008C589D"/>
    <w:rsid w:val="008C7C94"/>
    <w:rsid w:val="008D0356"/>
    <w:rsid w:val="008D10E9"/>
    <w:rsid w:val="008D7869"/>
    <w:rsid w:val="008D7F96"/>
    <w:rsid w:val="008E12E1"/>
    <w:rsid w:val="008E14D1"/>
    <w:rsid w:val="008E2F80"/>
    <w:rsid w:val="008E4D7C"/>
    <w:rsid w:val="008F002A"/>
    <w:rsid w:val="008F02C8"/>
    <w:rsid w:val="008F4613"/>
    <w:rsid w:val="008F4D5D"/>
    <w:rsid w:val="008F5174"/>
    <w:rsid w:val="008F63AA"/>
    <w:rsid w:val="009021B8"/>
    <w:rsid w:val="00902DDB"/>
    <w:rsid w:val="009042CB"/>
    <w:rsid w:val="009048A6"/>
    <w:rsid w:val="0090510A"/>
    <w:rsid w:val="009056CD"/>
    <w:rsid w:val="0090607E"/>
    <w:rsid w:val="00906BA9"/>
    <w:rsid w:val="00911584"/>
    <w:rsid w:val="0091182F"/>
    <w:rsid w:val="00913F03"/>
    <w:rsid w:val="009153E7"/>
    <w:rsid w:val="0091554E"/>
    <w:rsid w:val="00915937"/>
    <w:rsid w:val="00916597"/>
    <w:rsid w:val="0092690B"/>
    <w:rsid w:val="009312E0"/>
    <w:rsid w:val="00933A5F"/>
    <w:rsid w:val="009411B2"/>
    <w:rsid w:val="00942614"/>
    <w:rsid w:val="00945596"/>
    <w:rsid w:val="00946ED4"/>
    <w:rsid w:val="0095154B"/>
    <w:rsid w:val="00951DB7"/>
    <w:rsid w:val="00952E8B"/>
    <w:rsid w:val="0095415E"/>
    <w:rsid w:val="00954346"/>
    <w:rsid w:val="00960D4C"/>
    <w:rsid w:val="0096116E"/>
    <w:rsid w:val="0096193A"/>
    <w:rsid w:val="00965ECB"/>
    <w:rsid w:val="00970403"/>
    <w:rsid w:val="00971508"/>
    <w:rsid w:val="0097202E"/>
    <w:rsid w:val="0097218C"/>
    <w:rsid w:val="00974FBB"/>
    <w:rsid w:val="009806C8"/>
    <w:rsid w:val="009810FC"/>
    <w:rsid w:val="00982F1A"/>
    <w:rsid w:val="00983F5A"/>
    <w:rsid w:val="00984D13"/>
    <w:rsid w:val="009858EC"/>
    <w:rsid w:val="00996DB8"/>
    <w:rsid w:val="009A36A8"/>
    <w:rsid w:val="009A4646"/>
    <w:rsid w:val="009A5205"/>
    <w:rsid w:val="009A6594"/>
    <w:rsid w:val="009A6F7E"/>
    <w:rsid w:val="009A75A5"/>
    <w:rsid w:val="009A7F48"/>
    <w:rsid w:val="009B11C8"/>
    <w:rsid w:val="009B629D"/>
    <w:rsid w:val="009B78E0"/>
    <w:rsid w:val="009B79F1"/>
    <w:rsid w:val="009C079D"/>
    <w:rsid w:val="009C0E4B"/>
    <w:rsid w:val="009C0FFE"/>
    <w:rsid w:val="009C6384"/>
    <w:rsid w:val="009D2B94"/>
    <w:rsid w:val="009D4B91"/>
    <w:rsid w:val="009D57DC"/>
    <w:rsid w:val="009E4C85"/>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6A52"/>
    <w:rsid w:val="00A3379B"/>
    <w:rsid w:val="00A345A9"/>
    <w:rsid w:val="00A348AF"/>
    <w:rsid w:val="00A35B47"/>
    <w:rsid w:val="00A35E52"/>
    <w:rsid w:val="00A441AB"/>
    <w:rsid w:val="00A447D6"/>
    <w:rsid w:val="00A454C2"/>
    <w:rsid w:val="00A477ED"/>
    <w:rsid w:val="00A5034A"/>
    <w:rsid w:val="00A538A5"/>
    <w:rsid w:val="00A55012"/>
    <w:rsid w:val="00A56414"/>
    <w:rsid w:val="00A566E5"/>
    <w:rsid w:val="00A57EF4"/>
    <w:rsid w:val="00A606DA"/>
    <w:rsid w:val="00A62B6F"/>
    <w:rsid w:val="00A64614"/>
    <w:rsid w:val="00A7102E"/>
    <w:rsid w:val="00A71249"/>
    <w:rsid w:val="00A712E9"/>
    <w:rsid w:val="00A712F5"/>
    <w:rsid w:val="00A74A54"/>
    <w:rsid w:val="00A77069"/>
    <w:rsid w:val="00A808C3"/>
    <w:rsid w:val="00A819E6"/>
    <w:rsid w:val="00A81B58"/>
    <w:rsid w:val="00A82548"/>
    <w:rsid w:val="00A82C4D"/>
    <w:rsid w:val="00A82CD9"/>
    <w:rsid w:val="00A90EF6"/>
    <w:rsid w:val="00A954F3"/>
    <w:rsid w:val="00A9737B"/>
    <w:rsid w:val="00A97D63"/>
    <w:rsid w:val="00AA1CEC"/>
    <w:rsid w:val="00AA5955"/>
    <w:rsid w:val="00AA6ABF"/>
    <w:rsid w:val="00AB0C15"/>
    <w:rsid w:val="00AB27C6"/>
    <w:rsid w:val="00AB376F"/>
    <w:rsid w:val="00AB5E60"/>
    <w:rsid w:val="00AC0900"/>
    <w:rsid w:val="00AC2EF6"/>
    <w:rsid w:val="00AC458F"/>
    <w:rsid w:val="00AC78D2"/>
    <w:rsid w:val="00AD4E05"/>
    <w:rsid w:val="00AD50BF"/>
    <w:rsid w:val="00AD5408"/>
    <w:rsid w:val="00AE412A"/>
    <w:rsid w:val="00AE415E"/>
    <w:rsid w:val="00AE5211"/>
    <w:rsid w:val="00AE71FD"/>
    <w:rsid w:val="00AF22D6"/>
    <w:rsid w:val="00AF2D7B"/>
    <w:rsid w:val="00AF3B83"/>
    <w:rsid w:val="00AF49D3"/>
    <w:rsid w:val="00AF519A"/>
    <w:rsid w:val="00AF73E4"/>
    <w:rsid w:val="00AF7C99"/>
    <w:rsid w:val="00B017F2"/>
    <w:rsid w:val="00B06EDB"/>
    <w:rsid w:val="00B07826"/>
    <w:rsid w:val="00B12DD1"/>
    <w:rsid w:val="00B1315F"/>
    <w:rsid w:val="00B132CA"/>
    <w:rsid w:val="00B16493"/>
    <w:rsid w:val="00B164AC"/>
    <w:rsid w:val="00B204B4"/>
    <w:rsid w:val="00B20A2F"/>
    <w:rsid w:val="00B20CAE"/>
    <w:rsid w:val="00B20D31"/>
    <w:rsid w:val="00B25487"/>
    <w:rsid w:val="00B25E0E"/>
    <w:rsid w:val="00B27176"/>
    <w:rsid w:val="00B27255"/>
    <w:rsid w:val="00B31033"/>
    <w:rsid w:val="00B3186A"/>
    <w:rsid w:val="00B33345"/>
    <w:rsid w:val="00B33551"/>
    <w:rsid w:val="00B33E7F"/>
    <w:rsid w:val="00B370CA"/>
    <w:rsid w:val="00B42B01"/>
    <w:rsid w:val="00B442BE"/>
    <w:rsid w:val="00B476CB"/>
    <w:rsid w:val="00B524DF"/>
    <w:rsid w:val="00B5269E"/>
    <w:rsid w:val="00B52CC9"/>
    <w:rsid w:val="00B62516"/>
    <w:rsid w:val="00B661F6"/>
    <w:rsid w:val="00B672B1"/>
    <w:rsid w:val="00B672D5"/>
    <w:rsid w:val="00B72069"/>
    <w:rsid w:val="00B736CF"/>
    <w:rsid w:val="00B7373E"/>
    <w:rsid w:val="00B8095B"/>
    <w:rsid w:val="00B81E38"/>
    <w:rsid w:val="00B866B7"/>
    <w:rsid w:val="00B86CDB"/>
    <w:rsid w:val="00B875E8"/>
    <w:rsid w:val="00B953E6"/>
    <w:rsid w:val="00BA6E6A"/>
    <w:rsid w:val="00BB0CAE"/>
    <w:rsid w:val="00BB25E9"/>
    <w:rsid w:val="00BB4C5B"/>
    <w:rsid w:val="00BC0783"/>
    <w:rsid w:val="00BC3490"/>
    <w:rsid w:val="00BC6A8E"/>
    <w:rsid w:val="00BC78F1"/>
    <w:rsid w:val="00BD0FC6"/>
    <w:rsid w:val="00BD2F88"/>
    <w:rsid w:val="00BD337F"/>
    <w:rsid w:val="00BD54B1"/>
    <w:rsid w:val="00BD592E"/>
    <w:rsid w:val="00BD73BC"/>
    <w:rsid w:val="00BE193B"/>
    <w:rsid w:val="00BE274D"/>
    <w:rsid w:val="00BF1D0D"/>
    <w:rsid w:val="00BF27CC"/>
    <w:rsid w:val="00BF46EA"/>
    <w:rsid w:val="00BF7D01"/>
    <w:rsid w:val="00C053C1"/>
    <w:rsid w:val="00C13283"/>
    <w:rsid w:val="00C1648F"/>
    <w:rsid w:val="00C1760E"/>
    <w:rsid w:val="00C201D7"/>
    <w:rsid w:val="00C2083A"/>
    <w:rsid w:val="00C233C4"/>
    <w:rsid w:val="00C23F4E"/>
    <w:rsid w:val="00C251E9"/>
    <w:rsid w:val="00C261E1"/>
    <w:rsid w:val="00C26567"/>
    <w:rsid w:val="00C308E8"/>
    <w:rsid w:val="00C31DEF"/>
    <w:rsid w:val="00C31EE9"/>
    <w:rsid w:val="00C353C2"/>
    <w:rsid w:val="00C37076"/>
    <w:rsid w:val="00C40A84"/>
    <w:rsid w:val="00C40B70"/>
    <w:rsid w:val="00C4121A"/>
    <w:rsid w:val="00C4213B"/>
    <w:rsid w:val="00C44C16"/>
    <w:rsid w:val="00C458BC"/>
    <w:rsid w:val="00C46D85"/>
    <w:rsid w:val="00C47232"/>
    <w:rsid w:val="00C56E11"/>
    <w:rsid w:val="00C60F74"/>
    <w:rsid w:val="00C62BF9"/>
    <w:rsid w:val="00C6570A"/>
    <w:rsid w:val="00C66843"/>
    <w:rsid w:val="00C715C3"/>
    <w:rsid w:val="00C718DE"/>
    <w:rsid w:val="00C71E23"/>
    <w:rsid w:val="00C748AE"/>
    <w:rsid w:val="00C7670A"/>
    <w:rsid w:val="00C772CE"/>
    <w:rsid w:val="00C777F1"/>
    <w:rsid w:val="00C82F90"/>
    <w:rsid w:val="00C92B06"/>
    <w:rsid w:val="00C94AB9"/>
    <w:rsid w:val="00C962C4"/>
    <w:rsid w:val="00C962DC"/>
    <w:rsid w:val="00CA0DD2"/>
    <w:rsid w:val="00CA27B3"/>
    <w:rsid w:val="00CA2FCE"/>
    <w:rsid w:val="00CA3404"/>
    <w:rsid w:val="00CA3484"/>
    <w:rsid w:val="00CA72F5"/>
    <w:rsid w:val="00CB0D1E"/>
    <w:rsid w:val="00CB1102"/>
    <w:rsid w:val="00CB152B"/>
    <w:rsid w:val="00CB178C"/>
    <w:rsid w:val="00CB2F72"/>
    <w:rsid w:val="00CB3079"/>
    <w:rsid w:val="00CB4744"/>
    <w:rsid w:val="00CB512C"/>
    <w:rsid w:val="00CB5A55"/>
    <w:rsid w:val="00CB61E4"/>
    <w:rsid w:val="00CB6BD7"/>
    <w:rsid w:val="00CB79AB"/>
    <w:rsid w:val="00CB7BB5"/>
    <w:rsid w:val="00CC597B"/>
    <w:rsid w:val="00CC6DD5"/>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CF6728"/>
    <w:rsid w:val="00D00E24"/>
    <w:rsid w:val="00D01314"/>
    <w:rsid w:val="00D07292"/>
    <w:rsid w:val="00D173D3"/>
    <w:rsid w:val="00D200AF"/>
    <w:rsid w:val="00D20D7D"/>
    <w:rsid w:val="00D21501"/>
    <w:rsid w:val="00D228BC"/>
    <w:rsid w:val="00D243F5"/>
    <w:rsid w:val="00D27AD9"/>
    <w:rsid w:val="00D307ED"/>
    <w:rsid w:val="00D30D63"/>
    <w:rsid w:val="00D35B3C"/>
    <w:rsid w:val="00D364B8"/>
    <w:rsid w:val="00D37069"/>
    <w:rsid w:val="00D42814"/>
    <w:rsid w:val="00D52F81"/>
    <w:rsid w:val="00D531DE"/>
    <w:rsid w:val="00D53520"/>
    <w:rsid w:val="00D562CE"/>
    <w:rsid w:val="00D56529"/>
    <w:rsid w:val="00D567EE"/>
    <w:rsid w:val="00D578E6"/>
    <w:rsid w:val="00D64A7E"/>
    <w:rsid w:val="00D66670"/>
    <w:rsid w:val="00D7403F"/>
    <w:rsid w:val="00D767B2"/>
    <w:rsid w:val="00D774B1"/>
    <w:rsid w:val="00D80E45"/>
    <w:rsid w:val="00D819F4"/>
    <w:rsid w:val="00D82B2D"/>
    <w:rsid w:val="00D86CA5"/>
    <w:rsid w:val="00D934DE"/>
    <w:rsid w:val="00D939F8"/>
    <w:rsid w:val="00D94627"/>
    <w:rsid w:val="00D97C1F"/>
    <w:rsid w:val="00DA079E"/>
    <w:rsid w:val="00DA1B4D"/>
    <w:rsid w:val="00DA1D33"/>
    <w:rsid w:val="00DA3265"/>
    <w:rsid w:val="00DA384A"/>
    <w:rsid w:val="00DA3ECF"/>
    <w:rsid w:val="00DB12A3"/>
    <w:rsid w:val="00DB207C"/>
    <w:rsid w:val="00DB6525"/>
    <w:rsid w:val="00DB7D27"/>
    <w:rsid w:val="00DB7FDA"/>
    <w:rsid w:val="00DC3AC2"/>
    <w:rsid w:val="00DC7726"/>
    <w:rsid w:val="00DC77F2"/>
    <w:rsid w:val="00DD08FF"/>
    <w:rsid w:val="00DD1851"/>
    <w:rsid w:val="00DD190F"/>
    <w:rsid w:val="00DD3499"/>
    <w:rsid w:val="00DD488B"/>
    <w:rsid w:val="00DD7963"/>
    <w:rsid w:val="00DE2BA9"/>
    <w:rsid w:val="00DE5A97"/>
    <w:rsid w:val="00DE61E9"/>
    <w:rsid w:val="00DE6DFA"/>
    <w:rsid w:val="00DE6E6F"/>
    <w:rsid w:val="00DF1269"/>
    <w:rsid w:val="00DF1DE4"/>
    <w:rsid w:val="00DF2F6A"/>
    <w:rsid w:val="00DF448F"/>
    <w:rsid w:val="00DF49A1"/>
    <w:rsid w:val="00DF51BC"/>
    <w:rsid w:val="00DF5D19"/>
    <w:rsid w:val="00E00B5B"/>
    <w:rsid w:val="00E02798"/>
    <w:rsid w:val="00E03D9E"/>
    <w:rsid w:val="00E102EB"/>
    <w:rsid w:val="00E10A88"/>
    <w:rsid w:val="00E11933"/>
    <w:rsid w:val="00E12548"/>
    <w:rsid w:val="00E1381D"/>
    <w:rsid w:val="00E1392B"/>
    <w:rsid w:val="00E16516"/>
    <w:rsid w:val="00E20543"/>
    <w:rsid w:val="00E22583"/>
    <w:rsid w:val="00E2342F"/>
    <w:rsid w:val="00E234F5"/>
    <w:rsid w:val="00E241B5"/>
    <w:rsid w:val="00E256C3"/>
    <w:rsid w:val="00E27F3C"/>
    <w:rsid w:val="00E31DB3"/>
    <w:rsid w:val="00E33AFB"/>
    <w:rsid w:val="00E36EA8"/>
    <w:rsid w:val="00E4253C"/>
    <w:rsid w:val="00E4345D"/>
    <w:rsid w:val="00E44CD4"/>
    <w:rsid w:val="00E47352"/>
    <w:rsid w:val="00E51297"/>
    <w:rsid w:val="00E51826"/>
    <w:rsid w:val="00E55957"/>
    <w:rsid w:val="00E55A45"/>
    <w:rsid w:val="00E55AA5"/>
    <w:rsid w:val="00E604C2"/>
    <w:rsid w:val="00E60684"/>
    <w:rsid w:val="00E6278B"/>
    <w:rsid w:val="00E63897"/>
    <w:rsid w:val="00E64483"/>
    <w:rsid w:val="00E6691B"/>
    <w:rsid w:val="00E71455"/>
    <w:rsid w:val="00E75251"/>
    <w:rsid w:val="00E825E1"/>
    <w:rsid w:val="00E83938"/>
    <w:rsid w:val="00E84171"/>
    <w:rsid w:val="00E876C8"/>
    <w:rsid w:val="00E87E60"/>
    <w:rsid w:val="00E9398D"/>
    <w:rsid w:val="00E9575B"/>
    <w:rsid w:val="00E96C1D"/>
    <w:rsid w:val="00EA0384"/>
    <w:rsid w:val="00EA556D"/>
    <w:rsid w:val="00EA6273"/>
    <w:rsid w:val="00EA79CA"/>
    <w:rsid w:val="00EB391F"/>
    <w:rsid w:val="00EB5968"/>
    <w:rsid w:val="00EB6B4B"/>
    <w:rsid w:val="00EC2CF4"/>
    <w:rsid w:val="00EC3A4A"/>
    <w:rsid w:val="00EC3A5E"/>
    <w:rsid w:val="00EC491C"/>
    <w:rsid w:val="00EC4DC8"/>
    <w:rsid w:val="00EC5BE5"/>
    <w:rsid w:val="00EC6017"/>
    <w:rsid w:val="00ED08BD"/>
    <w:rsid w:val="00ED137F"/>
    <w:rsid w:val="00ED1BA6"/>
    <w:rsid w:val="00ED398E"/>
    <w:rsid w:val="00ED449C"/>
    <w:rsid w:val="00ED62D1"/>
    <w:rsid w:val="00ED706D"/>
    <w:rsid w:val="00ED7C9C"/>
    <w:rsid w:val="00EE1829"/>
    <w:rsid w:val="00EE2CCF"/>
    <w:rsid w:val="00EE76F7"/>
    <w:rsid w:val="00EF3A81"/>
    <w:rsid w:val="00EF75ED"/>
    <w:rsid w:val="00F04B04"/>
    <w:rsid w:val="00F064C5"/>
    <w:rsid w:val="00F0704F"/>
    <w:rsid w:val="00F111EE"/>
    <w:rsid w:val="00F115A4"/>
    <w:rsid w:val="00F12B1A"/>
    <w:rsid w:val="00F13CA7"/>
    <w:rsid w:val="00F15490"/>
    <w:rsid w:val="00F15F19"/>
    <w:rsid w:val="00F203B2"/>
    <w:rsid w:val="00F209DF"/>
    <w:rsid w:val="00F23039"/>
    <w:rsid w:val="00F2707D"/>
    <w:rsid w:val="00F30B64"/>
    <w:rsid w:val="00F36DD4"/>
    <w:rsid w:val="00F4092F"/>
    <w:rsid w:val="00F4313F"/>
    <w:rsid w:val="00F51603"/>
    <w:rsid w:val="00F61EAE"/>
    <w:rsid w:val="00F62F36"/>
    <w:rsid w:val="00F63AD7"/>
    <w:rsid w:val="00F63E90"/>
    <w:rsid w:val="00F66202"/>
    <w:rsid w:val="00F66846"/>
    <w:rsid w:val="00F71E7D"/>
    <w:rsid w:val="00F752A2"/>
    <w:rsid w:val="00F76C60"/>
    <w:rsid w:val="00F7707B"/>
    <w:rsid w:val="00F81552"/>
    <w:rsid w:val="00F83A3C"/>
    <w:rsid w:val="00F8620C"/>
    <w:rsid w:val="00F87447"/>
    <w:rsid w:val="00F87A81"/>
    <w:rsid w:val="00F90C97"/>
    <w:rsid w:val="00F93BC7"/>
    <w:rsid w:val="00F975CE"/>
    <w:rsid w:val="00FA3643"/>
    <w:rsid w:val="00FA3976"/>
    <w:rsid w:val="00FB0BEB"/>
    <w:rsid w:val="00FB1273"/>
    <w:rsid w:val="00FB4733"/>
    <w:rsid w:val="00FB4D60"/>
    <w:rsid w:val="00FB5348"/>
    <w:rsid w:val="00FB7706"/>
    <w:rsid w:val="00FC0FBE"/>
    <w:rsid w:val="00FC3FEF"/>
    <w:rsid w:val="00FD29A8"/>
    <w:rsid w:val="00FD383F"/>
    <w:rsid w:val="00FE04CB"/>
    <w:rsid w:val="00FE0C4C"/>
    <w:rsid w:val="00FE1821"/>
    <w:rsid w:val="00FE280D"/>
    <w:rsid w:val="00FE341F"/>
    <w:rsid w:val="00FE4509"/>
    <w:rsid w:val="00FF01E8"/>
    <w:rsid w:val="00FF04CF"/>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BECBA3"/>
  <w15:docId w15:val="{622488D6-C6E6-4066-AA2C-8B697C8A1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link w:val="ListBullet10"/>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character" w:customStyle="1" w:styleId="ListBullet10">
    <w:name w:val="List Bullet 1 (文字)"/>
    <w:link w:val="ListBullet1"/>
    <w:uiPriority w:val="2"/>
    <w:rsid w:val="00D07292"/>
    <w:rPr>
      <w:rFonts w:ascii="Arial" w:eastAsia="SimSun" w:hAnsi="Arial"/>
      <w:sz w:val="22"/>
      <w:szCs w:val="22"/>
      <w:lang w:val="en-GB" w:eastAsia="en-GB"/>
    </w:rPr>
  </w:style>
  <w:style w:type="character" w:customStyle="1" w:styleId="NormalParagraphChar">
    <w:name w:val="Normal Paragraph Char"/>
    <w:link w:val="NormalParagraph"/>
    <w:locked/>
    <w:rsid w:val="00D07292"/>
    <w:rPr>
      <w:rFonts w:ascii="Arial" w:eastAsia="SimSun" w:hAnsi="Arial"/>
      <w:sz w:val="22"/>
      <w:szCs w:val="22"/>
      <w:lang w:val="en-GB" w:eastAsia="en-GB"/>
    </w:rPr>
  </w:style>
  <w:style w:type="paragraph" w:styleId="Revision">
    <w:name w:val="Revision"/>
    <w:hidden/>
    <w:uiPriority w:val="99"/>
    <w:semiHidden/>
    <w:rsid w:val="00C1648F"/>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033C3"/>
    <w:rsid w:val="00016E33"/>
    <w:rsid w:val="00084BAF"/>
    <w:rsid w:val="000A08B6"/>
    <w:rsid w:val="000D7634"/>
    <w:rsid w:val="000F1207"/>
    <w:rsid w:val="001172FB"/>
    <w:rsid w:val="00137960"/>
    <w:rsid w:val="0016241E"/>
    <w:rsid w:val="001F0C7C"/>
    <w:rsid w:val="00206CB8"/>
    <w:rsid w:val="0028520B"/>
    <w:rsid w:val="002B5A0B"/>
    <w:rsid w:val="002F2D23"/>
    <w:rsid w:val="00314D9C"/>
    <w:rsid w:val="00315605"/>
    <w:rsid w:val="00355305"/>
    <w:rsid w:val="003D473F"/>
    <w:rsid w:val="00403789"/>
    <w:rsid w:val="00465CBE"/>
    <w:rsid w:val="004733EA"/>
    <w:rsid w:val="00503076"/>
    <w:rsid w:val="005542B9"/>
    <w:rsid w:val="00581807"/>
    <w:rsid w:val="006F61BC"/>
    <w:rsid w:val="00757608"/>
    <w:rsid w:val="007748CF"/>
    <w:rsid w:val="007B7A47"/>
    <w:rsid w:val="00827AA6"/>
    <w:rsid w:val="00832115"/>
    <w:rsid w:val="00835FF9"/>
    <w:rsid w:val="00870081"/>
    <w:rsid w:val="008F4814"/>
    <w:rsid w:val="009057D8"/>
    <w:rsid w:val="00922777"/>
    <w:rsid w:val="00972CD4"/>
    <w:rsid w:val="0098084D"/>
    <w:rsid w:val="00983C3E"/>
    <w:rsid w:val="00992AC4"/>
    <w:rsid w:val="0099382B"/>
    <w:rsid w:val="00994118"/>
    <w:rsid w:val="009B00E8"/>
    <w:rsid w:val="00A4358D"/>
    <w:rsid w:val="00AB25C2"/>
    <w:rsid w:val="00B2195F"/>
    <w:rsid w:val="00B41CE4"/>
    <w:rsid w:val="00B50720"/>
    <w:rsid w:val="00B5347D"/>
    <w:rsid w:val="00C32E2B"/>
    <w:rsid w:val="00C41BA3"/>
    <w:rsid w:val="00CC4588"/>
    <w:rsid w:val="00D04D93"/>
    <w:rsid w:val="00D44118"/>
    <w:rsid w:val="00D96815"/>
    <w:rsid w:val="00E34DBC"/>
    <w:rsid w:val="00EC5A67"/>
    <w:rsid w:val="00F655FA"/>
    <w:rsid w:val="00F766A4"/>
    <w:rsid w:val="00F847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Judy Gan Juying</DisplayName>
        <AccountId>71</AccountId>
        <AccountType/>
      </UserInfo>
      <UserInfo>
        <DisplayName>Rikard Eriksson</DisplayName>
        <AccountId>1567</AccountId>
        <AccountType/>
      </UserInfo>
      <UserInfo>
        <DisplayName>Hans Ovesen</DisplayName>
        <AccountId>12</AccountId>
        <AccountType/>
      </UserInfo>
      <UserInfo>
        <DisplayName>Ralf Keller</DisplayName>
        <AccountId>6</AccountId>
        <AccountType/>
      </UserInfo>
      <UserInfo>
        <DisplayName>Bo Burman</DisplayName>
        <AccountId>83</AccountId>
        <AccountType/>
      </UserInfo>
      <UserInfo>
        <DisplayName>Antonio Alonso</DisplayName>
        <AccountId>85</AccountId>
        <AccountType/>
      </UserInfo>
      <UserInfo>
        <DisplayName>David Castellanos</DisplayName>
        <AccountId>82</AccountId>
        <AccountType/>
      </UserInfo>
      <UserInfo>
        <DisplayName>Mikael Forsberg</DisplayName>
        <AccountId>80</AccountId>
        <AccountType/>
      </UserInfo>
      <UserInfo>
        <DisplayName>Sorin Surdila</DisplayName>
        <AccountId>97</AccountId>
        <AccountType/>
      </UserInfo>
      <UserInfo>
        <DisplayName>Venkata Ramesh Balabhadruni</DisplayName>
        <AccountId>101</AccountId>
        <AccountType/>
      </UserInfo>
      <UserInfo>
        <DisplayName>Robert Zhu</DisplayName>
        <AccountId>65</AccountId>
        <AccountType/>
      </UserInfo>
      <UserInfo>
        <DisplayName>Göran Malmgren</DisplayName>
        <AccountId>14</AccountId>
        <AccountType/>
      </UserInfo>
      <UserInfo>
        <DisplayName>Göran Hall</DisplayName>
        <AccountId>16</AccountId>
        <AccountType/>
      </UserInfo>
      <UserInfo>
        <DisplayName>Anders Ryde</DisplayName>
        <AccountId>13</AccountId>
        <AccountType/>
      </UserInfo>
      <UserInfo>
        <DisplayName>Leena Mattila</DisplayName>
        <AccountId>1484</AccountId>
        <AccountType/>
      </UserInfo>
      <UserInfo>
        <DisplayName>Anki Sander</DisplayName>
        <AccountId>75</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Cristina Badulescu</DisplayName>
        <AccountId>99</AccountId>
        <AccountType/>
      </UserInfo>
      <UserInfo>
        <DisplayName>Vesa Lehtovirta</DisplayName>
        <AccountId>563</AccountId>
        <AccountType/>
      </UserInfo>
      <UserInfo>
        <DisplayName>Robert Törnkvist</DisplayName>
        <AccountId>1451</AccountId>
        <AccountType/>
      </UserInfo>
      <UserInfo>
        <DisplayName>Emiliano Merino</DisplayName>
        <AccountId>73</AccountId>
        <AccountType/>
      </UserInfo>
      <UserInfo>
        <DisplayName>George Foti</DisplayName>
        <AccountId>98</AccountId>
        <AccountType/>
      </UserInfo>
      <UserInfo>
        <DisplayName>Mats Stille</DisplayName>
        <AccountId>84</AccountId>
        <AccountType/>
      </UserInfo>
      <UserInfo>
        <DisplayName>Nancy Greene</DisplayName>
        <AccountId>96</AccountId>
        <AccountType/>
      </UserInfo>
      <UserInfo>
        <DisplayName>Bengt Sahlin</DisplayName>
        <AccountId>568</AccountId>
        <AccountType/>
      </UserInfo>
      <UserInfo>
        <DisplayName>Tomas Andersson R</DisplayName>
        <AccountId>15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Balkaran Singh</DisplayName>
        <AccountId>1215</AccountId>
        <AccountType/>
      </UserInfo>
      <UserInfo>
        <DisplayName>Bo Jönsson</DisplayName>
        <AccountId>81</AccountId>
        <AccountType/>
      </UserInfo>
      <UserInfo>
        <DisplayName>Calle Hagenfeldt</DisplayName>
        <AccountId>74</AccountId>
        <AccountType/>
      </UserInfo>
      <UserInfo>
        <DisplayName>Cristina Ruiz</DisplayName>
        <AccountId>93</AccountId>
        <AccountType/>
      </UserInfo>
      <UserInfo>
        <DisplayName>Jörgen Axell</DisplayName>
        <AccountId>67</AccountId>
        <AccountType/>
      </UserInfo>
      <UserInfo>
        <DisplayName>Anita Popovic</DisplayName>
        <AccountId>94</AccountId>
        <AccountType/>
      </UserInfo>
      <UserInfo>
        <DisplayName>Maciej Muehleisen</DisplayName>
        <AccountId>570</AccountId>
        <AccountType/>
      </UserInfo>
      <UserInfo>
        <DisplayName>Shehryar Khan X</DisplayName>
        <AccountId>569</AccountId>
        <AccountType/>
      </UserInfo>
      <UserInfo>
        <DisplayName>Maurizio Iovieno</DisplayName>
        <AccountId>89</AccountId>
        <AccountType/>
      </UserInfo>
      <UserInfo>
        <DisplayName>Nicklas Beijar</DisplayName>
        <AccountId>924</AccountId>
        <AccountType/>
      </UserInfo>
      <UserInfo>
        <DisplayName>Kristian Slavov</DisplayName>
        <AccountId>923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1" ma:contentTypeDescription="Create a new document." ma:contentTypeScope="" ma:versionID="6b83e125148e4d35659dbd46b8bd0431">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a4c4983cb9a90b2596b0556ef6e36e91"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90911ccc-8601-436f-9fcd-d1aebe47949a"/>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88C1C4DB-7366-4E4E-8CA5-9D65EE260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9E1296F6-4CAC-470D-B578-B72C836A1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5</TotalTime>
  <Pages>3</Pages>
  <Words>357</Words>
  <Characters>2040</Characters>
  <Application>Microsoft Office Word</Application>
  <DocSecurity>0</DocSecurity>
  <Lines>17</Lines>
  <Paragraphs>4</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LS to 3GPP CT4 and SA2 on synch of profiles in 5GC</vt:lpstr>
      <vt:lpstr>LS from GERI to …</vt:lpstr>
      <vt:lpstr>LS from Packet to …</vt:lpstr>
      <vt:lpstr>LS from PSMC to 3GPP on S8HR</vt:lpstr>
      <vt:lpstr>LS to TDS re Call Reference in NRTRDE</vt:lpstr>
    </vt:vector>
  </TitlesOfParts>
  <Company/>
  <LinksUpToDate>false</LinksUpToDate>
  <CharactersWithSpaces>2393</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CT4 and SA2 on synch of profiles in 5GC</dc:title>
  <dc:creator>Dalluege, Stefan, Vodafone DE</dc:creator>
  <cp:lastModifiedBy>Wayne Cutler</cp:lastModifiedBy>
  <cp:revision>5</cp:revision>
  <cp:lastPrinted>2006-09-14T07:39:00Z</cp:lastPrinted>
  <dcterms:created xsi:type="dcterms:W3CDTF">2021-03-31T12:53:00Z</dcterms:created>
  <dcterms:modified xsi:type="dcterms:W3CDTF">2021-04-15T06:27:00Z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0f5f6b5b-0857-415f-bef2-c26d2f868a53</vt:lpwstr>
  </property>
</Properties>
</file>